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A4508" w14:textId="728F6023" w:rsidR="006B4893" w:rsidRDefault="006B4893" w:rsidP="00625434">
      <w:pPr>
        <w:spacing w:before="0" w:after="0"/>
        <w:ind w:left="3686"/>
        <w:rPr>
          <w:rFonts w:cs="Arial"/>
          <w:b/>
          <w:sz w:val="92"/>
          <w:szCs w:val="9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BFD4FC6" wp14:editId="6FEA4BA6">
            <wp:simplePos x="0" y="0"/>
            <wp:positionH relativeFrom="page">
              <wp:posOffset>11875</wp:posOffset>
            </wp:positionH>
            <wp:positionV relativeFrom="margin">
              <wp:posOffset>-3705225</wp:posOffset>
            </wp:positionV>
            <wp:extent cx="7534275" cy="982638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275" cy="9826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5434">
        <w:rPr>
          <w:rFonts w:cs="Arial"/>
          <w:b/>
          <w:sz w:val="92"/>
          <w:szCs w:val="92"/>
        </w:rPr>
        <w:t>Assessment guide</w:t>
      </w:r>
    </w:p>
    <w:p w14:paraId="6EC7278F" w14:textId="77777777" w:rsidR="006B4893" w:rsidRDefault="006B4893" w:rsidP="006B4893">
      <w:pPr>
        <w:tabs>
          <w:tab w:val="left" w:pos="3930"/>
        </w:tabs>
        <w:spacing w:before="0" w:after="0"/>
        <w:ind w:left="2835"/>
        <w:rPr>
          <w:rFonts w:cs="Arial"/>
          <w:b/>
          <w:sz w:val="92"/>
          <w:szCs w:val="92"/>
        </w:rPr>
      </w:pPr>
      <w:r>
        <w:rPr>
          <w:rFonts w:cs="Arial"/>
          <w:b/>
          <w:sz w:val="92"/>
          <w:szCs w:val="92"/>
        </w:rPr>
        <w:tab/>
      </w:r>
    </w:p>
    <w:p w14:paraId="2BAA1A98" w14:textId="7F2838AE" w:rsidR="006B4893" w:rsidRDefault="00625434" w:rsidP="006B4893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Working in digital support</w:t>
      </w:r>
    </w:p>
    <w:p w14:paraId="45136365" w14:textId="13D90105" w:rsidR="00625434" w:rsidRDefault="00625434" w:rsidP="006B4893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0708E2CE" w14:textId="214891D1" w:rsidR="00625434" w:rsidRDefault="00625434" w:rsidP="006B4893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Digital support</w:t>
      </w:r>
    </w:p>
    <w:p w14:paraId="780ECCD9" w14:textId="6AD59D6F" w:rsidR="00625434" w:rsidRDefault="00625434" w:rsidP="006B4893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2005AE3A" w14:textId="2154F340" w:rsidR="00625434" w:rsidRDefault="00625434" w:rsidP="006B4893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Assessment 1: IT operations support</w:t>
      </w:r>
    </w:p>
    <w:p w14:paraId="530497A5" w14:textId="723A7406" w:rsidR="00625434" w:rsidRDefault="00625434" w:rsidP="006B4893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4781F746" w14:textId="3334446E" w:rsidR="00625434" w:rsidRPr="00625434" w:rsidRDefault="00625434" w:rsidP="006B4893">
      <w:pPr>
        <w:tabs>
          <w:tab w:val="center" w:pos="6942"/>
        </w:tabs>
        <w:spacing w:before="0" w:after="0"/>
        <w:ind w:left="3686"/>
        <w:rPr>
          <w:rFonts w:cs="Arial"/>
          <w:b/>
          <w:color w:val="FF0000"/>
          <w:sz w:val="28"/>
          <w:szCs w:val="28"/>
        </w:rPr>
      </w:pPr>
      <w:r w:rsidRPr="00625434">
        <w:rPr>
          <w:rFonts w:cs="Arial"/>
          <w:b/>
          <w:color w:val="FF0000"/>
          <w:sz w:val="28"/>
          <w:szCs w:val="28"/>
        </w:rPr>
        <w:t>SAMPLE</w:t>
      </w:r>
    </w:p>
    <w:p w14:paraId="7FD00FDB" w14:textId="77777777" w:rsidR="006B4893" w:rsidRPr="00CC3CBC" w:rsidRDefault="006B4893" w:rsidP="006B4893">
      <w:pPr>
        <w:tabs>
          <w:tab w:val="left" w:pos="6942"/>
        </w:tabs>
        <w:rPr>
          <w:rFonts w:cs="Arial"/>
          <w:b/>
          <w:sz w:val="28"/>
          <w:szCs w:val="28"/>
        </w:rPr>
      </w:pPr>
    </w:p>
    <w:p w14:paraId="3FD8C7BA" w14:textId="77777777" w:rsidR="00C50AE0" w:rsidRDefault="00C50AE0" w:rsidP="00C446A6">
      <w:pPr>
        <w:spacing w:before="0" w:after="0"/>
        <w:rPr>
          <w:sz w:val="32"/>
          <w:szCs w:val="32"/>
        </w:rPr>
      </w:pPr>
    </w:p>
    <w:p w14:paraId="485CA3F0" w14:textId="77777777" w:rsidR="001A09FC" w:rsidRPr="00601309" w:rsidRDefault="001A09FC" w:rsidP="00774C40">
      <w:pPr>
        <w:sectPr w:rsidR="001A09FC" w:rsidRPr="00601309" w:rsidSect="0024336F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5783" w:right="851" w:bottom="1418" w:left="851" w:header="720" w:footer="397" w:gutter="0"/>
          <w:pgNumType w:start="1"/>
          <w:cols w:space="708"/>
          <w:titlePg/>
          <w:docGrid w:linePitch="360"/>
        </w:sectPr>
      </w:pPr>
    </w:p>
    <w:p w14:paraId="2509F9F1" w14:textId="4D4C9B0A" w:rsidR="00691BE0" w:rsidRPr="001B1D6D" w:rsidRDefault="00ED00A3" w:rsidP="00CD3A9D">
      <w:pPr>
        <w:pStyle w:val="Title"/>
        <w:spacing w:before="0" w:after="0"/>
        <w:ind w:right="-2"/>
        <w:contextualSpacing w:val="0"/>
      </w:pPr>
      <w:r>
        <w:lastRenderedPageBreak/>
        <w:fldChar w:fldCharType="begin"/>
      </w:r>
      <w:r>
        <w:instrText>DOCPROPERTY  "NCFE Qual Title"  \* MERGEFORMAT</w:instrText>
      </w:r>
      <w:r>
        <w:fldChar w:fldCharType="separate"/>
      </w:r>
      <w:r w:rsidR="00FD3CAD">
        <w:t xml:space="preserve">Working in </w:t>
      </w:r>
      <w:r w:rsidR="00630067">
        <w:t>d</w:t>
      </w:r>
      <w:r w:rsidR="00FD3CAD">
        <w:t xml:space="preserve">igital </w:t>
      </w:r>
      <w:r w:rsidR="00630067">
        <w:t>s</w:t>
      </w:r>
      <w:r w:rsidR="00FD3CAD">
        <w:t xml:space="preserve">upport </w:t>
      </w:r>
      <w:r>
        <w:fldChar w:fldCharType="end"/>
      </w:r>
      <w:r w:rsidR="001A09FC">
        <w:t xml:space="preserve"> </w:t>
      </w:r>
      <w:r>
        <w:fldChar w:fldCharType="begin"/>
      </w:r>
      <w:r>
        <w:instrText>DOCPROPERTY  "NCFE Qualification Number"  \* MERGEFORMAT</w:instrText>
      </w:r>
      <w:r>
        <w:fldChar w:fldCharType="separate"/>
      </w:r>
      <w:r>
        <w:fldChar w:fldCharType="end"/>
      </w:r>
    </w:p>
    <w:p w14:paraId="3B49208E" w14:textId="77777777" w:rsidR="00CD3A9D" w:rsidRDefault="00CD3A9D" w:rsidP="00CD3A9D">
      <w:pPr>
        <w:pStyle w:val="Subtitle"/>
        <w:spacing w:before="0" w:after="0" w:line="240" w:lineRule="auto"/>
      </w:pPr>
      <w:bookmarkStart w:id="0" w:name="_Hlk52896921"/>
    </w:p>
    <w:p w14:paraId="0AC65E88" w14:textId="2C0AF441" w:rsidR="001A09FC" w:rsidRPr="001A09FC" w:rsidRDefault="00A05C6B" w:rsidP="00CD3A9D">
      <w:pPr>
        <w:pStyle w:val="Subtitle"/>
        <w:spacing w:before="0" w:after="0" w:line="240" w:lineRule="auto"/>
      </w:pPr>
      <w:r w:rsidRPr="001A09FC">
        <w:fldChar w:fldCharType="begin"/>
      </w:r>
      <w:r w:rsidR="001A09FC" w:rsidRPr="001A09FC">
        <w:instrText>DOCPROPERTY  "NCFE Specialism Main Cover Heading"  \* MERGEFORMAT</w:instrText>
      </w:r>
      <w:r w:rsidRPr="001A09FC">
        <w:fldChar w:fldCharType="separate"/>
      </w:r>
      <w:r w:rsidR="00FD3CAD">
        <w:t xml:space="preserve">Digital </w:t>
      </w:r>
      <w:r w:rsidR="00630067">
        <w:t>s</w:t>
      </w:r>
      <w:r w:rsidR="00FD3CAD">
        <w:t>upport</w:t>
      </w:r>
      <w:r w:rsidRPr="001A09FC">
        <w:fldChar w:fldCharType="end"/>
      </w:r>
    </w:p>
    <w:p w14:paraId="6E066034" w14:textId="77777777" w:rsidR="00CD3A9D" w:rsidRDefault="00CD3A9D" w:rsidP="00CD3A9D">
      <w:pPr>
        <w:pStyle w:val="Subtitle"/>
        <w:spacing w:before="0" w:after="0" w:line="240" w:lineRule="auto"/>
      </w:pPr>
    </w:p>
    <w:p w14:paraId="772541EC" w14:textId="7F72B13D" w:rsidR="001A09FC" w:rsidRDefault="00ED00A3" w:rsidP="00CD3A9D">
      <w:pPr>
        <w:pStyle w:val="Subtitle"/>
        <w:spacing w:before="0" w:after="0" w:line="240" w:lineRule="auto"/>
      </w:pPr>
      <w:r>
        <w:fldChar w:fldCharType="begin"/>
      </w:r>
      <w:r>
        <w:instrText>DOCPROPERTY  "NCFE Assignment Ordinal"  \* MERGEFORMAT</w:instrText>
      </w:r>
      <w:r>
        <w:fldChar w:fldCharType="separate"/>
      </w:r>
      <w:r w:rsidR="00FD3CAD">
        <w:t>Assessment 1: IT operations support</w:t>
      </w:r>
      <w:r>
        <w:fldChar w:fldCharType="end"/>
      </w:r>
    </w:p>
    <w:p w14:paraId="3B013EC0" w14:textId="77777777" w:rsidR="00CD3A9D" w:rsidRDefault="00CD3A9D" w:rsidP="00CD3A9D">
      <w:pPr>
        <w:numPr>
          <w:ilvl w:val="1"/>
          <w:numId w:val="0"/>
        </w:numPr>
        <w:spacing w:before="0" w:after="0"/>
      </w:pPr>
    </w:p>
    <w:p w14:paraId="6B5EF59D" w14:textId="05A58C3A" w:rsidR="00071305" w:rsidRPr="00071305" w:rsidRDefault="00ED00A3" w:rsidP="00CD3A9D">
      <w:pPr>
        <w:numPr>
          <w:ilvl w:val="1"/>
          <w:numId w:val="0"/>
        </w:numPr>
        <w:spacing w:before="0" w:after="0"/>
      </w:pPr>
      <w:r>
        <w:fldChar w:fldCharType="begin"/>
      </w:r>
      <w:r>
        <w:instrText>DOCPROPERTY  "NCFE Special Case"  \* MERGEFORMAT</w:instrText>
      </w:r>
      <w:r>
        <w:fldChar w:fldCharType="separate"/>
      </w:r>
      <w:r w:rsidR="00FD3CAD" w:rsidRPr="00FD3CAD">
        <w:rPr>
          <w:rFonts w:eastAsiaTheme="majorEastAsia" w:cstheme="majorBidi"/>
          <w:bCs/>
          <w:color w:val="EC1F3E" w:themeColor="accent5"/>
          <w:spacing w:val="15"/>
          <w:sz w:val="32"/>
          <w:szCs w:val="24"/>
        </w:rPr>
        <w:t>Sample</w:t>
      </w:r>
      <w:r>
        <w:rPr>
          <w:rFonts w:eastAsiaTheme="majorEastAsia" w:cstheme="majorBidi"/>
          <w:bCs/>
          <w:color w:val="EC1F3E" w:themeColor="accent5"/>
          <w:spacing w:val="15"/>
          <w:sz w:val="32"/>
          <w:szCs w:val="24"/>
        </w:rPr>
        <w:fldChar w:fldCharType="end"/>
      </w:r>
    </w:p>
    <w:bookmarkEnd w:id="0"/>
    <w:p w14:paraId="0A7F1225" w14:textId="77777777" w:rsidR="00412158" w:rsidRDefault="00412158" w:rsidP="00412158">
      <w:pPr>
        <w:spacing w:before="0" w:after="0"/>
        <w:outlineLvl w:val="0"/>
      </w:pPr>
    </w:p>
    <w:p w14:paraId="3501840B" w14:textId="43540CE2" w:rsidR="001A09FC" w:rsidRPr="001A09FC" w:rsidRDefault="001A09FC" w:rsidP="00412158">
      <w:pPr>
        <w:spacing w:before="0" w:after="0"/>
        <w:outlineLvl w:val="0"/>
      </w:pPr>
      <w:r w:rsidRPr="001A09FC">
        <w:t>To be given to learners on or after XX XXXXXXXX XXXX.</w:t>
      </w:r>
    </w:p>
    <w:p w14:paraId="6A28185A" w14:textId="77777777" w:rsidR="00504EAD" w:rsidRDefault="00504EAD" w:rsidP="00504EAD">
      <w:pPr>
        <w:spacing w:before="0" w:after="0"/>
        <w:outlineLvl w:val="0"/>
        <w:rPr>
          <w:b/>
        </w:rPr>
      </w:pPr>
    </w:p>
    <w:p w14:paraId="16336527" w14:textId="0A51409A" w:rsidR="001A09FC" w:rsidRDefault="00FD3CAD" w:rsidP="00504EAD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instructions</w:t>
      </w:r>
    </w:p>
    <w:p w14:paraId="233124B4" w14:textId="77777777" w:rsidR="00504EAD" w:rsidRPr="001A09FC" w:rsidRDefault="00504EAD" w:rsidP="00504EAD">
      <w:pPr>
        <w:spacing w:before="0" w:after="0"/>
        <w:outlineLvl w:val="0"/>
        <w:rPr>
          <w:b/>
        </w:rPr>
      </w:pPr>
    </w:p>
    <w:p w14:paraId="4CBC43C3" w14:textId="6A3C384F" w:rsidR="001A09FC" w:rsidRPr="00FD3CAD" w:rsidRDefault="00F40A6B" w:rsidP="00504EAD">
      <w:pPr>
        <w:pStyle w:val="NCFE-Bullet-Short"/>
        <w:spacing w:before="0" w:after="0"/>
      </w:pPr>
      <w:r>
        <w:t>r</w:t>
      </w:r>
      <w:r w:rsidR="001A09FC" w:rsidRPr="00FD3CAD">
        <w:t>ead all provided information carefully before you start the work</w:t>
      </w:r>
    </w:p>
    <w:p w14:paraId="6D806B53" w14:textId="45D630EA" w:rsidR="001A09FC" w:rsidRPr="00FD3CAD" w:rsidRDefault="00F40A6B" w:rsidP="00504EAD">
      <w:pPr>
        <w:pStyle w:val="NCFE-Bullet-Short"/>
        <w:spacing w:before="0" w:after="0"/>
      </w:pPr>
      <w:r>
        <w:t>y</w:t>
      </w:r>
      <w:r w:rsidR="001A09FC" w:rsidRPr="00FD3CAD">
        <w:t xml:space="preserve">ou must clearly identify and label </w:t>
      </w:r>
      <w:proofErr w:type="gramStart"/>
      <w:r w:rsidR="001A09FC" w:rsidRPr="00FD3CAD">
        <w:t>all of</w:t>
      </w:r>
      <w:proofErr w:type="gramEnd"/>
      <w:r w:rsidR="001A09FC" w:rsidRPr="00FD3CAD">
        <w:t xml:space="preserve"> the work you produce during the supervised time</w:t>
      </w:r>
    </w:p>
    <w:p w14:paraId="72A24709" w14:textId="77777777" w:rsidR="001A09FC" w:rsidRDefault="00FD3CAD" w:rsidP="001A09FC">
      <w:pPr>
        <w:spacing w:before="36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information</w:t>
      </w:r>
    </w:p>
    <w:p w14:paraId="220C4D87" w14:textId="77777777" w:rsidR="00504EAD" w:rsidRPr="001A09FC" w:rsidRDefault="00504EAD" w:rsidP="00504EAD">
      <w:pPr>
        <w:spacing w:before="0" w:after="0"/>
        <w:outlineLvl w:val="0"/>
        <w:rPr>
          <w:b/>
        </w:rPr>
      </w:pPr>
    </w:p>
    <w:p w14:paraId="568C1616" w14:textId="5EC7AA2F" w:rsidR="001A09FC" w:rsidRPr="00FD3CAD" w:rsidRDefault="00F40A6B" w:rsidP="00504EAD">
      <w:pPr>
        <w:pStyle w:val="NCFE-Bullet-Short"/>
        <w:spacing w:before="0" w:after="0"/>
      </w:pPr>
      <w:r>
        <w:t>t</w:t>
      </w:r>
      <w:r w:rsidR="001A09FC">
        <w:t xml:space="preserve">he maximum time for this assessment is </w:t>
      </w:r>
      <w:r w:rsidR="63ED0873">
        <w:t>7</w:t>
      </w:r>
      <w:r w:rsidR="001A09FC">
        <w:t xml:space="preserve"> hours</w:t>
      </w:r>
    </w:p>
    <w:p w14:paraId="57382089" w14:textId="326B6AFC" w:rsidR="001A09FC" w:rsidRDefault="00F40A6B" w:rsidP="00504EAD">
      <w:pPr>
        <w:pStyle w:val="NCFE-Bullet-Short"/>
        <w:spacing w:before="0" w:after="0"/>
      </w:pPr>
      <w:proofErr w:type="gramStart"/>
      <w:r>
        <w:t>a</w:t>
      </w:r>
      <w:r w:rsidR="001A09FC" w:rsidRPr="00FD3CAD">
        <w:t>ll of</w:t>
      </w:r>
      <w:proofErr w:type="gramEnd"/>
      <w:r w:rsidR="001A09FC" w:rsidRPr="00FD3CAD">
        <w:t xml:space="preserve"> the work you submit must be your own</w:t>
      </w:r>
    </w:p>
    <w:p w14:paraId="5DF41E1C" w14:textId="77777777" w:rsidR="00BF1B15" w:rsidRPr="00FD3CAD" w:rsidRDefault="00BF1B15" w:rsidP="00BF1B15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1F44F9BE" w14:textId="7565A8AD" w:rsidR="001A09FC" w:rsidRDefault="001A09FC" w:rsidP="00BF1B15">
      <w:pPr>
        <w:spacing w:before="0" w:after="0"/>
        <w:outlineLvl w:val="0"/>
      </w:pPr>
      <w:r w:rsidRPr="001A09FC">
        <w:t>Please complete the details below clearly and in BLOCK CAPITALS.</w:t>
      </w:r>
    </w:p>
    <w:p w14:paraId="5804F0B4" w14:textId="50930CF8" w:rsidR="00BF1B15" w:rsidRDefault="00BF1B15" w:rsidP="00BF1B15">
      <w:pPr>
        <w:spacing w:before="0" w:after="0"/>
        <w:outlineLvl w:val="0"/>
      </w:pPr>
    </w:p>
    <w:p w14:paraId="34656F4B" w14:textId="77777777" w:rsidR="00BF1B15" w:rsidRPr="001A09FC" w:rsidRDefault="00BF1B15" w:rsidP="00BF1B15">
      <w:pPr>
        <w:spacing w:before="0" w:after="0"/>
        <w:outlineLvl w:val="0"/>
      </w:pPr>
    </w:p>
    <w:tbl>
      <w:tblPr>
        <w:tblW w:w="10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426"/>
        <w:gridCol w:w="2325"/>
        <w:gridCol w:w="2956"/>
        <w:gridCol w:w="20"/>
        <w:gridCol w:w="114"/>
      </w:tblGrid>
      <w:tr w:rsidR="001A09FC" w:rsidRPr="001A09FC" w14:paraId="250F3E5C" w14:textId="77777777" w:rsidTr="0007750B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42DBCED" w14:textId="77777777" w:rsidR="001A09FC" w:rsidRPr="001A09FC" w:rsidRDefault="00FD3CAD" w:rsidP="001A09FC">
            <w:pPr>
              <w:spacing w:after="0"/>
              <w:outlineLvl w:val="0"/>
            </w:pPr>
            <w:r w:rsidRPr="001A09FC">
              <w:t>Learner</w:t>
            </w:r>
            <w:r w:rsidR="001A09FC" w:rsidRPr="001A09FC">
              <w:t xml:space="preserve">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59B58DD6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7F83913F" w14:textId="77777777" w:rsidTr="0007750B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D80D50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46EE26D6" w14:textId="77777777" w:rsidTr="0007750B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5682042" w14:textId="77777777" w:rsidR="001A09FC" w:rsidRPr="001A09FC" w:rsidRDefault="001A09FC" w:rsidP="001A09FC">
            <w:pPr>
              <w:spacing w:after="0"/>
              <w:outlineLvl w:val="0"/>
            </w:pPr>
            <w:r w:rsidRPr="001A09FC">
              <w:t>Centre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6AA8647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034EF012" w14:textId="77777777" w:rsidTr="0007750B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54BFCD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514C69C6" w14:textId="77777777" w:rsidTr="0007750B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5C98CA" w14:textId="77777777" w:rsidR="001A09FC" w:rsidRPr="001A09FC" w:rsidRDefault="00FD3CAD" w:rsidP="001A09FC">
            <w:pPr>
              <w:spacing w:after="0"/>
              <w:outlineLvl w:val="0"/>
            </w:pPr>
            <w:r w:rsidRPr="001A09FC">
              <w:t>Learner</w:t>
            </w:r>
            <w:r w:rsidR="001A09FC" w:rsidRPr="001A09FC">
              <w:t xml:space="preserve"> number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5E4458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70AEF7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F4FD81" w14:textId="335F3A17" w:rsidR="001A09FC" w:rsidRPr="001A09FC" w:rsidRDefault="001A09FC" w:rsidP="001A09FC">
            <w:pPr>
              <w:spacing w:after="0"/>
              <w:outlineLvl w:val="0"/>
            </w:pPr>
            <w:r w:rsidRPr="001A09FC">
              <w:t>Centre number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AE0FCC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A0E3B4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</w:tbl>
    <w:p w14:paraId="7B82B4A8" w14:textId="77777777" w:rsidR="001A09FC" w:rsidRPr="001A09FC" w:rsidRDefault="001A09FC" w:rsidP="001A09FC">
      <w:pPr>
        <w:spacing w:after="0"/>
        <w:outlineLvl w:val="0"/>
      </w:pPr>
      <w:r w:rsidRPr="001A09FC">
        <w:br w:type="page"/>
      </w:r>
    </w:p>
    <w:p w14:paraId="4540B5B7" w14:textId="6DFE14AF" w:rsidR="006169C3" w:rsidRDefault="00BB1814" w:rsidP="00C3466D">
      <w:pPr>
        <w:spacing w:before="0" w:after="0"/>
        <w:rPr>
          <w:b/>
          <w:bCs/>
        </w:rPr>
      </w:pPr>
      <w:r w:rsidRPr="005434C5">
        <w:rPr>
          <w:b/>
          <w:bCs/>
        </w:rPr>
        <w:lastRenderedPageBreak/>
        <w:t>Theme 1: working in the digital support service sector</w:t>
      </w:r>
    </w:p>
    <w:p w14:paraId="149DB690" w14:textId="77777777" w:rsidR="005434C5" w:rsidRPr="005434C5" w:rsidRDefault="005434C5" w:rsidP="00C3466D">
      <w:pPr>
        <w:spacing w:before="0" w:after="0"/>
        <w:rPr>
          <w:b/>
          <w:bCs/>
        </w:rPr>
      </w:pPr>
    </w:p>
    <w:p w14:paraId="65C9AC44" w14:textId="5464C1B0" w:rsidR="00FD3CAD" w:rsidRDefault="00FD3CAD" w:rsidP="002C7AE9">
      <w:pPr>
        <w:pStyle w:val="Heading2"/>
        <w:spacing w:before="0" w:after="0"/>
      </w:pPr>
      <w:bookmarkStart w:id="1" w:name="_Toc74221338"/>
      <w:r>
        <w:t>Background</w:t>
      </w:r>
      <w:bookmarkEnd w:id="1"/>
    </w:p>
    <w:p w14:paraId="44E6F8DA" w14:textId="77777777" w:rsidR="002C7AE9" w:rsidRPr="002C7AE9" w:rsidRDefault="002C7AE9" w:rsidP="00C3466D">
      <w:pPr>
        <w:spacing w:before="0" w:after="0"/>
      </w:pPr>
    </w:p>
    <w:p w14:paraId="04E293F5" w14:textId="4295D72D" w:rsidR="00FD3CAD" w:rsidRDefault="00FD3CAD" w:rsidP="002C7AE9">
      <w:pPr>
        <w:spacing w:before="0" w:after="0"/>
        <w:rPr>
          <w:rFonts w:cs="Arial"/>
        </w:rPr>
      </w:pPr>
      <w:r w:rsidRPr="00926C56">
        <w:rPr>
          <w:rFonts w:cs="Arial"/>
        </w:rPr>
        <w:t>You have been working for a local IT company for just over 6 months. Your manager is very happy with how your technical knowledge has increased and how well you fit into the company.</w:t>
      </w:r>
    </w:p>
    <w:p w14:paraId="096CBD61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345EA767" w14:textId="54FC30DF" w:rsidR="00113D8E" w:rsidRPr="00926C56" w:rsidRDefault="00FD3CAD" w:rsidP="00C3466D">
      <w:pPr>
        <w:spacing w:before="0" w:after="0"/>
        <w:rPr>
          <w:rFonts w:cs="Arial"/>
        </w:rPr>
      </w:pPr>
      <w:r w:rsidRPr="00926C56">
        <w:rPr>
          <w:rFonts w:cs="Arial"/>
        </w:rPr>
        <w:t>Due to a recent increase in business, you have been asked to work with the human resources team to help develop some materials for use during the recruitment of new staff.</w:t>
      </w:r>
    </w:p>
    <w:p w14:paraId="3AAEB284" w14:textId="77777777" w:rsidR="00194861" w:rsidRDefault="00194861" w:rsidP="002C7AE9">
      <w:pPr>
        <w:pStyle w:val="Heading2"/>
        <w:spacing w:before="0" w:after="0"/>
      </w:pPr>
      <w:bookmarkStart w:id="2" w:name="_Toc74221339"/>
    </w:p>
    <w:p w14:paraId="1CF5D971" w14:textId="1A747F64" w:rsidR="00FD3CAD" w:rsidRDefault="00FD3CAD" w:rsidP="002C7AE9">
      <w:pPr>
        <w:pStyle w:val="Heading2"/>
        <w:spacing w:before="0" w:after="0"/>
      </w:pPr>
      <w:r w:rsidRPr="00926C56">
        <w:t>Conditions</w:t>
      </w:r>
      <w:bookmarkEnd w:id="2"/>
    </w:p>
    <w:p w14:paraId="7858D2D6" w14:textId="77777777" w:rsidR="002C7AE9" w:rsidRPr="002C7AE9" w:rsidRDefault="002C7AE9" w:rsidP="00C3466D">
      <w:pPr>
        <w:spacing w:before="0" w:after="0"/>
      </w:pPr>
    </w:p>
    <w:p w14:paraId="1EA3889D" w14:textId="66FC3784" w:rsidR="00FD3CAD" w:rsidRPr="00926C56" w:rsidRDefault="00FD3CAD" w:rsidP="00C3466D">
      <w:pPr>
        <w:spacing w:before="0" w:after="0"/>
        <w:rPr>
          <w:rFonts w:cs="Arial"/>
        </w:rPr>
      </w:pPr>
      <w:r w:rsidRPr="00926C56">
        <w:rPr>
          <w:rFonts w:cs="Arial"/>
        </w:rPr>
        <w:t>Duration: 1 hour 30 minutes</w:t>
      </w:r>
      <w:r w:rsidR="004346D7">
        <w:rPr>
          <w:rFonts w:cs="Arial"/>
        </w:rPr>
        <w:t>.</w:t>
      </w:r>
    </w:p>
    <w:p w14:paraId="39F3FA8F" w14:textId="77777777" w:rsidR="00793212" w:rsidRDefault="00793212" w:rsidP="00C3466D">
      <w:pPr>
        <w:spacing w:before="0" w:after="0"/>
        <w:rPr>
          <w:rFonts w:cs="Arial"/>
        </w:rPr>
      </w:pPr>
    </w:p>
    <w:p w14:paraId="7F02D547" w14:textId="77777777" w:rsidR="007002DA" w:rsidRPr="00EC1DE3" w:rsidRDefault="007002DA" w:rsidP="007002DA">
      <w:pPr>
        <w:spacing w:before="0" w:after="0"/>
        <w:rPr>
          <w:rFonts w:cs="Arial"/>
        </w:rPr>
      </w:pPr>
      <w:r w:rsidRPr="00EC1DE3">
        <w:rPr>
          <w:rFonts w:cs="Arial"/>
        </w:rPr>
        <w:t>Internet access is not allowed for this section.</w:t>
      </w:r>
    </w:p>
    <w:p w14:paraId="350D77C0" w14:textId="77777777" w:rsidR="00793212" w:rsidRDefault="00793212" w:rsidP="00194861">
      <w:pPr>
        <w:spacing w:before="0" w:after="0"/>
        <w:rPr>
          <w:rFonts w:cs="Arial"/>
        </w:rPr>
      </w:pPr>
    </w:p>
    <w:p w14:paraId="1E4DD83E" w14:textId="5FE0258D" w:rsidR="00FD3CAD" w:rsidRDefault="00FD3CAD" w:rsidP="00194861">
      <w:pPr>
        <w:spacing w:before="0" w:after="0"/>
        <w:rPr>
          <w:rFonts w:cs="Arial"/>
        </w:rPr>
      </w:pPr>
      <w:r w:rsidRPr="00926C56">
        <w:rPr>
          <w:rFonts w:cs="Arial"/>
        </w:rPr>
        <w:t>At the end of the task the work must be submitted.</w:t>
      </w:r>
    </w:p>
    <w:p w14:paraId="1E987B03" w14:textId="77777777" w:rsidR="00113D8E" w:rsidRPr="00926C56" w:rsidRDefault="00113D8E" w:rsidP="00C3466D">
      <w:pPr>
        <w:spacing w:before="0" w:after="0"/>
        <w:rPr>
          <w:rFonts w:cs="Arial"/>
        </w:rPr>
      </w:pPr>
    </w:p>
    <w:p w14:paraId="2B6D73E8" w14:textId="5B8BE70D" w:rsidR="00FD3CAD" w:rsidRDefault="00FD3CAD" w:rsidP="00C3466D">
      <w:pPr>
        <w:pStyle w:val="Heading2"/>
        <w:spacing w:before="0" w:after="0"/>
      </w:pPr>
      <w:bookmarkStart w:id="3" w:name="_Toc74221340"/>
      <w:r w:rsidRPr="00926C56">
        <w:t>Resources</w:t>
      </w:r>
      <w:bookmarkEnd w:id="3"/>
    </w:p>
    <w:p w14:paraId="212BBCCF" w14:textId="77777777" w:rsidR="00113D8E" w:rsidRPr="00113D8E" w:rsidRDefault="00113D8E" w:rsidP="00C3466D">
      <w:pPr>
        <w:spacing w:before="0" w:after="0"/>
      </w:pPr>
    </w:p>
    <w:p w14:paraId="21044A4C" w14:textId="20E2DC51" w:rsidR="00FD3CAD" w:rsidRDefault="00FD3CAD" w:rsidP="00194861">
      <w:pPr>
        <w:spacing w:before="0" w:after="0"/>
        <w:rPr>
          <w:rFonts w:cs="Arial"/>
        </w:rPr>
      </w:pPr>
      <w:r w:rsidRPr="00926C56">
        <w:rPr>
          <w:rFonts w:cs="Arial"/>
        </w:rPr>
        <w:t>You will be provided with the following resources to help you complete this section:</w:t>
      </w:r>
    </w:p>
    <w:p w14:paraId="3A2ADEED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3CA3163C" w14:textId="77777777" w:rsidR="00FD3CAD" w:rsidRPr="00FD3CAD" w:rsidRDefault="00FD3CAD" w:rsidP="00C3466D">
      <w:pPr>
        <w:pStyle w:val="NCFE-Bullet-Short"/>
        <w:spacing w:before="0" w:after="0"/>
      </w:pPr>
      <w:r w:rsidRPr="00FD3CAD">
        <w:t>person specification template (see the workbook)</w:t>
      </w:r>
    </w:p>
    <w:p w14:paraId="5798C05B" w14:textId="416ECFF2" w:rsidR="00FD3CAD" w:rsidRDefault="00FD3CAD" w:rsidP="00194861">
      <w:pPr>
        <w:pStyle w:val="NCFE-Bullet-Short"/>
        <w:spacing w:before="0" w:after="0"/>
      </w:pPr>
      <w:r w:rsidRPr="00FD3CAD">
        <w:t>model answers template (see the workbook)</w:t>
      </w:r>
    </w:p>
    <w:p w14:paraId="35E617EA" w14:textId="77777777" w:rsidR="00EE0B95" w:rsidRPr="00FD3CAD" w:rsidRDefault="00EE0B95" w:rsidP="00C3466D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1A18449E" w14:textId="60011F5D" w:rsidR="00FD3CAD" w:rsidRDefault="00FD3CAD" w:rsidP="00194861">
      <w:pPr>
        <w:pStyle w:val="Heading2"/>
        <w:spacing w:before="0" w:after="0"/>
      </w:pPr>
      <w:bookmarkStart w:id="4" w:name="_Toc74221341"/>
      <w:r w:rsidRPr="00926C56">
        <w:t>Task 1</w:t>
      </w:r>
      <w:bookmarkEnd w:id="4"/>
    </w:p>
    <w:p w14:paraId="261D14B8" w14:textId="77777777" w:rsidR="00194861" w:rsidRPr="00194861" w:rsidRDefault="00194861" w:rsidP="00C3466D">
      <w:pPr>
        <w:spacing w:before="0" w:after="0"/>
      </w:pPr>
    </w:p>
    <w:p w14:paraId="300D27E8" w14:textId="6F4511AC" w:rsidR="00FD3CAD" w:rsidRDefault="00FD3CAD" w:rsidP="00194861">
      <w:pPr>
        <w:spacing w:before="0" w:after="0"/>
        <w:rPr>
          <w:rFonts w:cs="Arial"/>
        </w:rPr>
      </w:pPr>
      <w:r w:rsidRPr="00926C56">
        <w:rPr>
          <w:rFonts w:cs="Arial"/>
        </w:rPr>
        <w:t>You are required to create the job description for a new 1</w:t>
      </w:r>
      <w:r w:rsidRPr="005434C5">
        <w:rPr>
          <w:rFonts w:cs="Arial"/>
          <w:vertAlign w:val="superscript"/>
        </w:rPr>
        <w:t>st</w:t>
      </w:r>
      <w:r w:rsidRPr="00926C56">
        <w:rPr>
          <w:rFonts w:cs="Arial"/>
        </w:rPr>
        <w:t xml:space="preserve"> line end user support technician. Use the person specification template</w:t>
      </w:r>
      <w:r w:rsidR="00194861">
        <w:rPr>
          <w:rFonts w:cs="Arial"/>
        </w:rPr>
        <w:t>:</w:t>
      </w:r>
    </w:p>
    <w:p w14:paraId="7C822115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03C0C634" w14:textId="77777777" w:rsidR="00FD3CAD" w:rsidRPr="00FD3CAD" w:rsidRDefault="00FD3CAD" w:rsidP="00C3466D">
      <w:pPr>
        <w:pStyle w:val="NCFE-Bullet-Short"/>
        <w:spacing w:before="0" w:after="0"/>
      </w:pPr>
      <w:r w:rsidRPr="00FD3CAD">
        <w:t>explain the roles and responsibilities of an end user support technician</w:t>
      </w:r>
    </w:p>
    <w:p w14:paraId="158060FB" w14:textId="42DB9F19" w:rsidR="00FD3CAD" w:rsidRPr="00FD3CAD" w:rsidRDefault="00FD3CAD" w:rsidP="00C3466D">
      <w:pPr>
        <w:pStyle w:val="NCFE-Bullet-Short"/>
        <w:spacing w:before="0" w:after="0"/>
      </w:pPr>
      <w:r w:rsidRPr="00FD3CAD">
        <w:t xml:space="preserve">state </w:t>
      </w:r>
      <w:r w:rsidR="00D62196">
        <w:rPr>
          <w:b/>
        </w:rPr>
        <w:t>4</w:t>
      </w:r>
      <w:r w:rsidR="00D62196" w:rsidRPr="00FD3CAD">
        <w:t xml:space="preserve"> </w:t>
      </w:r>
      <w:r w:rsidRPr="00FD3CAD">
        <w:t>professional standards you would expect an applicant for this job to demonstrate and explain why each one is important when working in IT</w:t>
      </w:r>
    </w:p>
    <w:p w14:paraId="559B2596" w14:textId="77777777" w:rsidR="00194861" w:rsidRDefault="00194861" w:rsidP="00194861">
      <w:pPr>
        <w:pStyle w:val="Heading2"/>
        <w:spacing w:before="0" w:after="0"/>
      </w:pPr>
      <w:bookmarkStart w:id="5" w:name="_Toc74221342"/>
    </w:p>
    <w:p w14:paraId="7915377A" w14:textId="590038D6" w:rsidR="00FD3CAD" w:rsidRDefault="00FD3CAD" w:rsidP="00194861">
      <w:pPr>
        <w:pStyle w:val="Heading2"/>
        <w:spacing w:before="0" w:after="0"/>
      </w:pPr>
      <w:r w:rsidRPr="00926C56">
        <w:t>Task 2</w:t>
      </w:r>
      <w:bookmarkEnd w:id="5"/>
    </w:p>
    <w:p w14:paraId="78914407" w14:textId="77777777" w:rsidR="00194861" w:rsidRPr="00194861" w:rsidRDefault="00194861" w:rsidP="00C3466D">
      <w:pPr>
        <w:spacing w:before="0" w:after="0"/>
      </w:pPr>
    </w:p>
    <w:p w14:paraId="3DFE294C" w14:textId="1A1ABCD3" w:rsidR="00FD3CAD" w:rsidRDefault="00FD3CAD" w:rsidP="00194861">
      <w:pPr>
        <w:spacing w:before="0" w:after="0"/>
        <w:rPr>
          <w:rFonts w:cs="Arial"/>
        </w:rPr>
      </w:pPr>
      <w:r w:rsidRPr="00926C56">
        <w:rPr>
          <w:rFonts w:cs="Arial"/>
        </w:rPr>
        <w:t>You are required to develop some model answers for use during the interview process. Use the model answers template</w:t>
      </w:r>
      <w:r w:rsidR="0008190C">
        <w:rPr>
          <w:rFonts w:cs="Arial"/>
        </w:rPr>
        <w:t>:</w:t>
      </w:r>
    </w:p>
    <w:p w14:paraId="5C2246BA" w14:textId="77777777" w:rsidR="00194861" w:rsidRPr="00926C56" w:rsidRDefault="00194861" w:rsidP="00C3466D">
      <w:pPr>
        <w:spacing w:before="0" w:after="0"/>
        <w:rPr>
          <w:rFonts w:cs="Arial"/>
          <w:color w:val="000000"/>
        </w:rPr>
      </w:pPr>
    </w:p>
    <w:p w14:paraId="5A832AB0" w14:textId="77777777" w:rsidR="00FD3CAD" w:rsidRPr="00FD3CAD" w:rsidRDefault="00FD3CAD" w:rsidP="00C3466D">
      <w:pPr>
        <w:pStyle w:val="NCFE-Bullet-Short"/>
        <w:spacing w:before="0" w:after="0"/>
      </w:pPr>
      <w:bookmarkStart w:id="6" w:name="OLE_LINK1"/>
      <w:bookmarkStart w:id="7" w:name="OLE_LINK2"/>
      <w:r w:rsidRPr="00FD3CAD">
        <w:t xml:space="preserve">state and explain </w:t>
      </w:r>
      <w:r w:rsidRPr="00FD3CAD">
        <w:rPr>
          <w:b/>
        </w:rPr>
        <w:t>4</w:t>
      </w:r>
      <w:r w:rsidRPr="00FD3CAD">
        <w:t xml:space="preserve"> benefits to digital companies of employing someone with teamworking skills</w:t>
      </w:r>
      <w:bookmarkEnd w:id="6"/>
      <w:bookmarkEnd w:id="7"/>
    </w:p>
    <w:p w14:paraId="75099938" w14:textId="77777777" w:rsidR="00FD3CAD" w:rsidRPr="00FD3CAD" w:rsidRDefault="00FD3CAD" w:rsidP="00C3466D">
      <w:pPr>
        <w:pStyle w:val="NCFE-Bullet-Short"/>
        <w:spacing w:before="0" w:after="0"/>
      </w:pPr>
      <w:r w:rsidRPr="00FD3CAD">
        <w:t xml:space="preserve">state and explain </w:t>
      </w:r>
      <w:r w:rsidRPr="00FD3CAD">
        <w:rPr>
          <w:b/>
        </w:rPr>
        <w:t>4</w:t>
      </w:r>
      <w:r w:rsidRPr="00FD3CAD">
        <w:t xml:space="preserve"> benefits to digital companies of employing someone with communication skills</w:t>
      </w:r>
    </w:p>
    <w:p w14:paraId="0C480025" w14:textId="64F8F30D" w:rsidR="00FD3CAD" w:rsidRPr="00FD3CAD" w:rsidRDefault="00FD3CAD" w:rsidP="00C3466D">
      <w:pPr>
        <w:pStyle w:val="NCFE-Bullet-Short"/>
        <w:spacing w:before="0" w:after="0"/>
      </w:pPr>
      <w:r w:rsidRPr="00FD3CAD">
        <w:t xml:space="preserve">state and explain </w:t>
      </w:r>
      <w:r w:rsidRPr="00FD3CAD">
        <w:rPr>
          <w:b/>
        </w:rPr>
        <w:t>4</w:t>
      </w:r>
      <w:r w:rsidRPr="00FD3CAD">
        <w:t xml:space="preserve"> reasons why</w:t>
      </w:r>
      <w:r w:rsidR="008D1C90">
        <w:t xml:space="preserve"> </w:t>
      </w:r>
      <w:r w:rsidR="008D1C90" w:rsidRPr="00FD3CAD">
        <w:t>continuing professional development</w:t>
      </w:r>
      <w:r w:rsidRPr="00FD3CAD">
        <w:t xml:space="preserve"> (</w:t>
      </w:r>
      <w:r w:rsidR="008D1C90">
        <w:t>CPD</w:t>
      </w:r>
      <w:r w:rsidRPr="00FD3CAD">
        <w:t>) is so important</w:t>
      </w:r>
    </w:p>
    <w:p w14:paraId="413A363A" w14:textId="32806E9D" w:rsidR="00FD3CAD" w:rsidRPr="00FD3CAD" w:rsidRDefault="00FD3CAD" w:rsidP="00C3466D">
      <w:pPr>
        <w:pStyle w:val="NCFE-Bullet-Short"/>
        <w:spacing w:before="0" w:after="0"/>
      </w:pPr>
      <w:r w:rsidRPr="00FD3CAD">
        <w:t xml:space="preserve">identify </w:t>
      </w:r>
      <w:r w:rsidRPr="00FD3CAD">
        <w:rPr>
          <w:b/>
        </w:rPr>
        <w:t>one</w:t>
      </w:r>
      <w:r w:rsidRPr="00FD3CAD">
        <w:t xml:space="preserve"> example of an activity that could be considered a suitable CPD activity</w:t>
      </w:r>
      <w:r w:rsidR="003F45CD">
        <w:t>, e</w:t>
      </w:r>
      <w:r w:rsidRPr="00FD3CAD">
        <w:t>xplain why this activity would be beneficial to the company and employee</w:t>
      </w:r>
    </w:p>
    <w:p w14:paraId="713F1E0B" w14:textId="72FE7419" w:rsidR="00FD3CAD" w:rsidRPr="00926C56" w:rsidRDefault="00FD3CAD" w:rsidP="0007750B">
      <w:pPr>
        <w:pStyle w:val="Heading2"/>
      </w:pPr>
      <w:bookmarkStart w:id="8" w:name="_Toc74221343"/>
      <w:r w:rsidRPr="00926C56">
        <w:t>Evidence</w:t>
      </w:r>
      <w:bookmarkEnd w:id="8"/>
    </w:p>
    <w:p w14:paraId="1D707712" w14:textId="77777777" w:rsidR="00FD3CAD" w:rsidRPr="00FD3CAD" w:rsidRDefault="00FD3CAD" w:rsidP="00C3466D">
      <w:pPr>
        <w:pStyle w:val="NCFE-Bullet-Short"/>
        <w:spacing w:before="0" w:after="0"/>
      </w:pPr>
      <w:r w:rsidRPr="00FD3CAD">
        <w:t>completed person specification</w:t>
      </w:r>
    </w:p>
    <w:p w14:paraId="7E94B6BE" w14:textId="77777777" w:rsidR="00FD3CAD" w:rsidRDefault="00FD3CAD" w:rsidP="00C3466D">
      <w:pPr>
        <w:pStyle w:val="NCFE-Bullet-Short"/>
        <w:spacing w:before="0" w:after="0"/>
      </w:pPr>
      <w:r w:rsidRPr="00FD3CAD">
        <w:t>completed model answers</w:t>
      </w:r>
    </w:p>
    <w:p w14:paraId="0BB55EA8" w14:textId="77777777" w:rsidR="00CB620C" w:rsidRPr="00CB620C" w:rsidRDefault="00CB620C" w:rsidP="00CB620C"/>
    <w:p w14:paraId="5D4BE46A" w14:textId="4408AE0A" w:rsidR="00194861" w:rsidRDefault="00BB1814" w:rsidP="00C3466D">
      <w:pPr>
        <w:spacing w:before="0" w:after="0"/>
        <w:rPr>
          <w:rFonts w:eastAsia="Times New Roman" w:cs="Arial"/>
          <w:b/>
          <w:color w:val="000000"/>
          <w:szCs w:val="22"/>
          <w:lang w:eastAsia="en-GB"/>
        </w:rPr>
      </w:pPr>
      <w:r w:rsidRPr="005434C5">
        <w:rPr>
          <w:rFonts w:cs="Arial"/>
          <w:b/>
        </w:rPr>
        <w:lastRenderedPageBreak/>
        <w:t xml:space="preserve">Theme 2: </w:t>
      </w:r>
      <w:r w:rsidR="00990085" w:rsidRPr="005434C5">
        <w:rPr>
          <w:rFonts w:eastAsia="Times New Roman" w:cs="Arial"/>
          <w:b/>
          <w:color w:val="000000"/>
          <w:szCs w:val="22"/>
          <w:lang w:eastAsia="en-GB"/>
        </w:rPr>
        <w:t>problem solving and troubleshooting</w:t>
      </w:r>
    </w:p>
    <w:p w14:paraId="6BFF2522" w14:textId="77777777" w:rsidR="005434C5" w:rsidRPr="005434C5" w:rsidRDefault="005434C5" w:rsidP="00C3466D">
      <w:pPr>
        <w:spacing w:before="0" w:after="0"/>
        <w:rPr>
          <w:b/>
        </w:rPr>
      </w:pPr>
    </w:p>
    <w:p w14:paraId="1526E14F" w14:textId="689E3DB3" w:rsidR="00FD3CAD" w:rsidRDefault="00FD3CAD" w:rsidP="00194861">
      <w:pPr>
        <w:pStyle w:val="Heading2"/>
        <w:spacing w:before="0" w:after="0"/>
      </w:pPr>
      <w:bookmarkStart w:id="9" w:name="_Toc74221345"/>
      <w:r w:rsidRPr="00926C56">
        <w:t>Background</w:t>
      </w:r>
      <w:bookmarkEnd w:id="9"/>
    </w:p>
    <w:p w14:paraId="19B1F14B" w14:textId="77777777" w:rsidR="00194861" w:rsidRPr="00194861" w:rsidRDefault="00194861" w:rsidP="00C3466D">
      <w:pPr>
        <w:spacing w:before="0" w:after="0"/>
      </w:pPr>
    </w:p>
    <w:p w14:paraId="0F9E5B7C" w14:textId="77777777" w:rsidR="00FD3CAD" w:rsidRPr="00926C56" w:rsidRDefault="00FD3CAD" w:rsidP="00C3466D">
      <w:pPr>
        <w:spacing w:before="0" w:after="0"/>
        <w:rPr>
          <w:rFonts w:cs="Arial"/>
        </w:rPr>
      </w:pPr>
      <w:r w:rsidRPr="00926C56">
        <w:rPr>
          <w:rFonts w:cs="Arial"/>
        </w:rPr>
        <w:t>Your line manager has asked you to join a small project team for a site survey of a customer’s premises.</w:t>
      </w:r>
    </w:p>
    <w:p w14:paraId="492857F9" w14:textId="21D2C194" w:rsidR="00FD3CAD" w:rsidRDefault="00FD3CAD" w:rsidP="00194861">
      <w:pPr>
        <w:spacing w:before="0" w:after="0"/>
        <w:rPr>
          <w:rFonts w:cs="Arial"/>
        </w:rPr>
      </w:pPr>
      <w:r w:rsidRPr="00926C56">
        <w:rPr>
          <w:rFonts w:cs="Arial"/>
        </w:rPr>
        <w:t xml:space="preserve">You will be required to undertake </w:t>
      </w:r>
      <w:proofErr w:type="gramStart"/>
      <w:r w:rsidRPr="00926C56">
        <w:rPr>
          <w:rFonts w:cs="Arial"/>
        </w:rPr>
        <w:t>a number of</w:t>
      </w:r>
      <w:proofErr w:type="gramEnd"/>
      <w:r w:rsidRPr="00926C56">
        <w:rPr>
          <w:rFonts w:cs="Arial"/>
        </w:rPr>
        <w:t xml:space="preserve"> fact-finding and review tasks to help with the upgrade of the customer’s business.</w:t>
      </w:r>
    </w:p>
    <w:p w14:paraId="2D58FD92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2BC3C094" w14:textId="4A474B6F" w:rsidR="00FD3CAD" w:rsidRDefault="00FD3CAD" w:rsidP="00194861">
      <w:pPr>
        <w:pStyle w:val="Heading2"/>
        <w:spacing w:before="0" w:after="0"/>
      </w:pPr>
      <w:bookmarkStart w:id="10" w:name="_Toc74221346"/>
      <w:r w:rsidRPr="00926C56">
        <w:t>Conditions</w:t>
      </w:r>
      <w:bookmarkEnd w:id="10"/>
    </w:p>
    <w:p w14:paraId="2C25BF36" w14:textId="77777777" w:rsidR="00194861" w:rsidRPr="00194861" w:rsidRDefault="00194861" w:rsidP="00C3466D">
      <w:pPr>
        <w:spacing w:before="0" w:after="0"/>
      </w:pPr>
    </w:p>
    <w:p w14:paraId="0FBFAE6F" w14:textId="04205CA6" w:rsidR="00FD3CAD" w:rsidRPr="00926C56" w:rsidRDefault="00FD3CAD" w:rsidP="00C3466D">
      <w:pPr>
        <w:spacing w:before="0" w:after="0"/>
        <w:rPr>
          <w:rFonts w:cs="Arial"/>
        </w:rPr>
      </w:pPr>
      <w:r w:rsidRPr="00926C56">
        <w:rPr>
          <w:rFonts w:cs="Arial"/>
        </w:rPr>
        <w:t>Duration: 1 hour 30 minutes</w:t>
      </w:r>
      <w:r w:rsidR="003F45CD">
        <w:rPr>
          <w:rFonts w:cs="Arial"/>
        </w:rPr>
        <w:t>.</w:t>
      </w:r>
    </w:p>
    <w:p w14:paraId="04418C58" w14:textId="77777777" w:rsidR="00793212" w:rsidRDefault="00793212" w:rsidP="00C3466D">
      <w:pPr>
        <w:spacing w:before="0" w:after="0"/>
        <w:rPr>
          <w:rFonts w:cs="Arial"/>
        </w:rPr>
      </w:pPr>
    </w:p>
    <w:p w14:paraId="5AD76334" w14:textId="77777777" w:rsidR="007002DA" w:rsidRPr="00EC1DE3" w:rsidRDefault="007002DA" w:rsidP="007002DA">
      <w:pPr>
        <w:spacing w:before="0" w:after="0"/>
        <w:rPr>
          <w:rFonts w:cs="Arial"/>
        </w:rPr>
      </w:pPr>
      <w:r w:rsidRPr="00EC1DE3">
        <w:rPr>
          <w:rFonts w:cs="Arial"/>
        </w:rPr>
        <w:t>Internet access is not allowed for this section.</w:t>
      </w:r>
    </w:p>
    <w:p w14:paraId="79AE79BB" w14:textId="77777777" w:rsidR="00793212" w:rsidRDefault="00793212" w:rsidP="00C3466D">
      <w:pPr>
        <w:spacing w:before="0" w:after="0"/>
        <w:rPr>
          <w:rFonts w:cs="Arial"/>
        </w:rPr>
      </w:pPr>
    </w:p>
    <w:p w14:paraId="00FFB950" w14:textId="61B1B660" w:rsidR="00FD3CAD" w:rsidRPr="00926C56" w:rsidRDefault="00FD3CAD" w:rsidP="00C3466D">
      <w:pPr>
        <w:spacing w:before="0" w:after="0"/>
        <w:rPr>
          <w:rFonts w:cs="Arial"/>
        </w:rPr>
      </w:pPr>
      <w:r w:rsidRPr="00926C56">
        <w:rPr>
          <w:rFonts w:cs="Arial"/>
        </w:rPr>
        <w:t>At the end of the task the work must be submitted.</w:t>
      </w:r>
    </w:p>
    <w:p w14:paraId="3414B3C2" w14:textId="77777777" w:rsidR="00194861" w:rsidRDefault="00194861" w:rsidP="00194861">
      <w:pPr>
        <w:pStyle w:val="Heading2"/>
        <w:spacing w:before="0" w:after="0"/>
      </w:pPr>
      <w:bookmarkStart w:id="11" w:name="_Toc74221347"/>
    </w:p>
    <w:p w14:paraId="6D74F57F" w14:textId="2A6F91A0" w:rsidR="00FD3CAD" w:rsidRDefault="00FD3CAD" w:rsidP="00194861">
      <w:pPr>
        <w:pStyle w:val="Heading2"/>
        <w:spacing w:before="0" w:after="0"/>
      </w:pPr>
      <w:r w:rsidRPr="00926C56">
        <w:t>Resources</w:t>
      </w:r>
      <w:bookmarkEnd w:id="11"/>
    </w:p>
    <w:p w14:paraId="15327DD2" w14:textId="77777777" w:rsidR="00194861" w:rsidRPr="00194861" w:rsidRDefault="00194861" w:rsidP="00C3466D">
      <w:pPr>
        <w:spacing w:before="0" w:after="0"/>
      </w:pPr>
    </w:p>
    <w:p w14:paraId="3AFAF543" w14:textId="191574FF" w:rsidR="00FD3CAD" w:rsidRDefault="00FD3CAD" w:rsidP="00194861">
      <w:pPr>
        <w:spacing w:before="0" w:after="0"/>
        <w:rPr>
          <w:rFonts w:cs="Arial"/>
        </w:rPr>
      </w:pPr>
      <w:r w:rsidRPr="00926C56">
        <w:rPr>
          <w:rFonts w:cs="Arial"/>
        </w:rPr>
        <w:t>You will be provided with the following resources to help you complete this section:</w:t>
      </w:r>
    </w:p>
    <w:p w14:paraId="673623B1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489FCE8D" w14:textId="77777777" w:rsidR="00FD3CAD" w:rsidRPr="00FD3CAD" w:rsidRDefault="00FD3CAD" w:rsidP="00C3466D">
      <w:pPr>
        <w:pStyle w:val="NCFE-Bullet-Short"/>
        <w:spacing w:before="0" w:after="0"/>
      </w:pPr>
      <w:r w:rsidRPr="00FD3CAD">
        <w:t>building infrastructure document (see the workbook)</w:t>
      </w:r>
    </w:p>
    <w:p w14:paraId="35C3CE71" w14:textId="77777777" w:rsidR="00FD3CAD" w:rsidRPr="00FD3CAD" w:rsidRDefault="00FD3CAD" w:rsidP="00C3466D">
      <w:pPr>
        <w:pStyle w:val="NCFE-Bullet-Short"/>
        <w:spacing w:before="0" w:after="0"/>
      </w:pPr>
      <w:r w:rsidRPr="00FD3CAD">
        <w:t>computer information report (see the workbook)</w:t>
      </w:r>
    </w:p>
    <w:p w14:paraId="33D38903" w14:textId="77777777" w:rsidR="00FD3CAD" w:rsidRPr="00FD3CAD" w:rsidRDefault="00FD3CAD" w:rsidP="00C3466D">
      <w:pPr>
        <w:pStyle w:val="NCFE-Bullet-Short"/>
        <w:spacing w:before="0" w:after="0"/>
      </w:pPr>
      <w:r w:rsidRPr="00FD3CAD">
        <w:t>current network plan (see the workbook)</w:t>
      </w:r>
    </w:p>
    <w:p w14:paraId="553C0843" w14:textId="77777777" w:rsidR="00FD3CAD" w:rsidRPr="00926C56" w:rsidRDefault="00FD3CAD" w:rsidP="0007750B">
      <w:pPr>
        <w:pStyle w:val="Heading2"/>
      </w:pPr>
      <w:bookmarkStart w:id="12" w:name="_Toc74221348"/>
      <w:r w:rsidRPr="00926C56">
        <w:t>Task 3</w:t>
      </w:r>
      <w:bookmarkEnd w:id="12"/>
    </w:p>
    <w:p w14:paraId="7B15D9D0" w14:textId="01ED262D" w:rsidR="00FD3CAD" w:rsidRDefault="00FD3CAD" w:rsidP="00194861">
      <w:pPr>
        <w:spacing w:before="0" w:after="0"/>
        <w:rPr>
          <w:rFonts w:cs="Arial"/>
        </w:rPr>
      </w:pPr>
      <w:r w:rsidRPr="00926C56">
        <w:rPr>
          <w:rFonts w:cs="Arial"/>
        </w:rPr>
        <w:t>You have been given the building infrastructure and current network plan</w:t>
      </w:r>
      <w:r w:rsidRPr="00926C56">
        <w:rPr>
          <w:rFonts w:cs="Arial"/>
          <w:b/>
          <w:bCs/>
        </w:rPr>
        <w:t xml:space="preserve"> </w:t>
      </w:r>
      <w:r w:rsidRPr="00926C56">
        <w:rPr>
          <w:rFonts w:cs="Arial"/>
        </w:rPr>
        <w:t>documents from the site visit. You are required to complete the following activities:</w:t>
      </w:r>
    </w:p>
    <w:p w14:paraId="01DE3C3B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1051FAD9" w14:textId="77777777" w:rsidR="00FD3CAD" w:rsidRPr="00FD3CAD" w:rsidRDefault="00FD3CAD" w:rsidP="00C3466D">
      <w:pPr>
        <w:pStyle w:val="NCFE-Bullet-Short"/>
        <w:spacing w:before="0" w:after="0"/>
      </w:pPr>
      <w:r w:rsidRPr="00FD3CAD">
        <w:t>using the building infrastructure document, explain the functions of the hardware, software and infrastructure used in the space provided</w:t>
      </w:r>
    </w:p>
    <w:p w14:paraId="34111B18" w14:textId="77777777" w:rsidR="00FD3CAD" w:rsidRPr="00FD3CAD" w:rsidRDefault="00FD3CAD" w:rsidP="00C3466D">
      <w:pPr>
        <w:pStyle w:val="NCFE-Bullet-Short"/>
        <w:spacing w:before="0" w:after="0"/>
      </w:pPr>
      <w:r w:rsidRPr="00FD3CAD">
        <w:t>using the current network plan document, in the space provided for each task:</w:t>
      </w:r>
    </w:p>
    <w:p w14:paraId="0F492D68" w14:textId="77777777" w:rsidR="00FD3CAD" w:rsidRPr="00FD3CAD" w:rsidRDefault="00FD3CAD" w:rsidP="00C3466D">
      <w:pPr>
        <w:pStyle w:val="NCFE-Bullet-Short"/>
        <w:numPr>
          <w:ilvl w:val="1"/>
          <w:numId w:val="1"/>
        </w:numPr>
        <w:spacing w:before="0" w:after="0"/>
      </w:pPr>
      <w:r w:rsidRPr="00FD3CAD">
        <w:t>explain why this network is considered a LAN</w:t>
      </w:r>
    </w:p>
    <w:p w14:paraId="055F9F6A" w14:textId="4F956149" w:rsidR="00FD3CAD" w:rsidRPr="00FD3CAD" w:rsidRDefault="00FD3CAD" w:rsidP="00C3466D">
      <w:pPr>
        <w:pStyle w:val="NCFE-Bullet-Short"/>
        <w:numPr>
          <w:ilvl w:val="1"/>
          <w:numId w:val="1"/>
        </w:numPr>
        <w:spacing w:before="0" w:after="0"/>
      </w:pPr>
      <w:r w:rsidRPr="00FD3CAD">
        <w:t xml:space="preserve">explain </w:t>
      </w:r>
      <w:r w:rsidR="00052E24">
        <w:rPr>
          <w:b/>
        </w:rPr>
        <w:t>4</w:t>
      </w:r>
      <w:r w:rsidR="00052E24" w:rsidRPr="00FD3CAD">
        <w:t xml:space="preserve"> </w:t>
      </w:r>
      <w:r w:rsidRPr="00FD3CAD">
        <w:t>protocols that could be used on the network</w:t>
      </w:r>
    </w:p>
    <w:p w14:paraId="40735490" w14:textId="53EA9790" w:rsidR="00FD3CAD" w:rsidRDefault="00FD3CAD" w:rsidP="00194861">
      <w:pPr>
        <w:pStyle w:val="NCFE-Bullet-Short"/>
        <w:numPr>
          <w:ilvl w:val="1"/>
          <w:numId w:val="1"/>
        </w:numPr>
        <w:spacing w:before="0" w:after="0"/>
      </w:pPr>
      <w:r w:rsidRPr="00FD3CAD">
        <w:t>explain the purpose of each of the devices shown on the plan</w:t>
      </w:r>
    </w:p>
    <w:p w14:paraId="69C54BFF" w14:textId="77777777" w:rsidR="00194861" w:rsidRPr="00FD3CAD" w:rsidRDefault="00194861" w:rsidP="00C3466D">
      <w:pPr>
        <w:pStyle w:val="NCFE-Bullet-Short"/>
        <w:numPr>
          <w:ilvl w:val="0"/>
          <w:numId w:val="0"/>
        </w:numPr>
        <w:spacing w:before="0" w:after="0"/>
        <w:ind w:left="794"/>
      </w:pPr>
    </w:p>
    <w:p w14:paraId="237FF4DA" w14:textId="3776DF7B" w:rsidR="00FD3CAD" w:rsidRDefault="00FD3CAD" w:rsidP="00194861">
      <w:pPr>
        <w:pStyle w:val="Heading2"/>
        <w:spacing w:before="0" w:after="0"/>
      </w:pPr>
      <w:bookmarkStart w:id="13" w:name="_Toc74221349"/>
      <w:r w:rsidRPr="00926C56">
        <w:t>Task 4</w:t>
      </w:r>
      <w:bookmarkEnd w:id="13"/>
    </w:p>
    <w:p w14:paraId="666830B2" w14:textId="77777777" w:rsidR="00194861" w:rsidRPr="00194861" w:rsidRDefault="00194861" w:rsidP="00C3466D">
      <w:pPr>
        <w:spacing w:before="0" w:after="0"/>
      </w:pPr>
    </w:p>
    <w:p w14:paraId="7EE10F2E" w14:textId="2AFA86DB" w:rsidR="00FD3CAD" w:rsidRDefault="00FD3CAD" w:rsidP="00194861">
      <w:pPr>
        <w:spacing w:before="0" w:after="0"/>
        <w:rPr>
          <w:rFonts w:cs="Arial"/>
        </w:rPr>
      </w:pPr>
      <w:r w:rsidRPr="00926C56">
        <w:rPr>
          <w:rFonts w:cs="Arial"/>
        </w:rPr>
        <w:t>Currently, the desktops are only used for basic administration tasks. The company would now like them to be used for editing graphics. Using the computer information report:</w:t>
      </w:r>
    </w:p>
    <w:p w14:paraId="68145C9E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1B105C90" w14:textId="77777777" w:rsidR="00FD3CAD" w:rsidRPr="00FD3CAD" w:rsidRDefault="00FD3CAD" w:rsidP="00C3466D">
      <w:pPr>
        <w:pStyle w:val="NCFE-Bullet-Short"/>
        <w:spacing w:before="0" w:after="0"/>
      </w:pPr>
      <w:r w:rsidRPr="00FD3CAD">
        <w:t xml:space="preserve">review the current system’s suitability for editing graphics and recommend </w:t>
      </w:r>
      <w:r w:rsidRPr="00FD3CAD">
        <w:rPr>
          <w:b/>
        </w:rPr>
        <w:t>one</w:t>
      </w:r>
      <w:r w:rsidRPr="00FD3CAD">
        <w:t xml:space="preserve"> hardware and </w:t>
      </w:r>
      <w:r w:rsidRPr="00FD3CAD">
        <w:rPr>
          <w:b/>
        </w:rPr>
        <w:t>one</w:t>
      </w:r>
      <w:r w:rsidRPr="00FD3CAD">
        <w:t xml:space="preserve"> software upgrade</w:t>
      </w:r>
    </w:p>
    <w:p w14:paraId="5DBBB5BC" w14:textId="2D31E755" w:rsidR="00FD3CAD" w:rsidRDefault="00FD3CAD" w:rsidP="00194861">
      <w:pPr>
        <w:pStyle w:val="NCFE-Bullet-Short"/>
        <w:spacing w:before="0" w:after="0"/>
      </w:pPr>
      <w:r w:rsidRPr="00FD3CAD">
        <w:t>justify why you think these upgrades are the most beneficial for the business</w:t>
      </w:r>
    </w:p>
    <w:p w14:paraId="6E848071" w14:textId="77777777" w:rsidR="000F32EB" w:rsidRPr="00FD3CAD" w:rsidRDefault="000F32EB" w:rsidP="00C3466D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0537DAB2" w14:textId="77777777" w:rsidR="00FD3CAD" w:rsidRPr="00926C56" w:rsidRDefault="00FD3CAD" w:rsidP="00C3466D">
      <w:pPr>
        <w:spacing w:before="0" w:after="0"/>
        <w:rPr>
          <w:rFonts w:cs="Arial"/>
        </w:rPr>
      </w:pPr>
      <w:r w:rsidRPr="00926C56">
        <w:rPr>
          <w:rFonts w:cs="Arial"/>
        </w:rPr>
        <w:t>Note: The system requirements for Windows 10 and Office 365 have been provided for reference in the appendix of the computer information report.</w:t>
      </w:r>
    </w:p>
    <w:p w14:paraId="3532D663" w14:textId="77777777" w:rsidR="00194861" w:rsidRDefault="00194861" w:rsidP="00194861">
      <w:pPr>
        <w:pStyle w:val="Heading2"/>
        <w:spacing w:before="0" w:after="0"/>
      </w:pPr>
      <w:bookmarkStart w:id="14" w:name="_Toc74221350"/>
    </w:p>
    <w:p w14:paraId="2A110EF2" w14:textId="77777777" w:rsidR="00DA0D9D" w:rsidRDefault="00DA0D9D">
      <w:pPr>
        <w:spacing w:before="0" w:after="0"/>
        <w:rPr>
          <w:rFonts w:eastAsiaTheme="majorEastAsia" w:cs="Arial"/>
          <w:b/>
          <w:bCs/>
          <w:color w:val="000000" w:themeColor="text1"/>
          <w:szCs w:val="26"/>
        </w:rPr>
      </w:pPr>
      <w:r>
        <w:br w:type="page"/>
      </w:r>
    </w:p>
    <w:p w14:paraId="6D451CE0" w14:textId="7B87F6B9" w:rsidR="00194861" w:rsidRDefault="00FD3CAD" w:rsidP="00194861">
      <w:pPr>
        <w:pStyle w:val="Heading2"/>
        <w:spacing w:before="0" w:after="0"/>
      </w:pPr>
      <w:r w:rsidRPr="00926C56">
        <w:lastRenderedPageBreak/>
        <w:t>Evidence</w:t>
      </w:r>
      <w:bookmarkEnd w:id="14"/>
    </w:p>
    <w:p w14:paraId="3F997CEC" w14:textId="77777777" w:rsidR="00194861" w:rsidRPr="00194861" w:rsidRDefault="00194861" w:rsidP="00C3466D">
      <w:pPr>
        <w:spacing w:before="0" w:after="0"/>
      </w:pPr>
    </w:p>
    <w:p w14:paraId="4C8BB3D1" w14:textId="77777777" w:rsidR="00FD3CAD" w:rsidRPr="00FD3CAD" w:rsidRDefault="00FD3CAD" w:rsidP="00C3466D">
      <w:pPr>
        <w:pStyle w:val="NCFE-Bullet-Short"/>
        <w:keepNext/>
        <w:spacing w:before="0" w:after="0"/>
      </w:pPr>
      <w:r w:rsidRPr="00FD3CAD">
        <w:t>building infrastructure document</w:t>
      </w:r>
    </w:p>
    <w:p w14:paraId="267E3C35" w14:textId="77777777" w:rsidR="00FD3CAD" w:rsidRPr="00FD3CAD" w:rsidRDefault="00FD3CAD" w:rsidP="00C3466D">
      <w:pPr>
        <w:pStyle w:val="NCFE-Bullet-Short"/>
        <w:keepNext/>
        <w:spacing w:before="0" w:after="0"/>
      </w:pPr>
      <w:r w:rsidRPr="00FD3CAD">
        <w:t>current network plan</w:t>
      </w:r>
    </w:p>
    <w:p w14:paraId="53D88A94" w14:textId="77777777" w:rsidR="00FD3CAD" w:rsidRPr="00FD3CAD" w:rsidRDefault="00FD3CAD" w:rsidP="00C3466D">
      <w:pPr>
        <w:pStyle w:val="NCFE-Bullet-Short"/>
        <w:spacing w:before="0" w:after="0"/>
      </w:pPr>
      <w:r w:rsidRPr="00FD3CAD">
        <w:t>computer information report</w:t>
      </w:r>
    </w:p>
    <w:p w14:paraId="7D478D0C" w14:textId="77777777" w:rsidR="00C96790" w:rsidRDefault="00C96790" w:rsidP="00C3466D">
      <w:pPr>
        <w:spacing w:before="0" w:after="0"/>
        <w:rPr>
          <w:rFonts w:cs="Arial"/>
        </w:rPr>
      </w:pPr>
      <w:bookmarkStart w:id="15" w:name="_Toc74221351"/>
    </w:p>
    <w:p w14:paraId="1BE55BD8" w14:textId="7E70DC64" w:rsidR="00896C86" w:rsidRDefault="00896C86">
      <w:pPr>
        <w:spacing w:before="0" w:after="0"/>
        <w:rPr>
          <w:rFonts w:cs="Arial"/>
        </w:rPr>
      </w:pPr>
      <w:r>
        <w:rPr>
          <w:rFonts w:cs="Arial"/>
        </w:rPr>
        <w:br w:type="page"/>
      </w:r>
    </w:p>
    <w:p w14:paraId="68DA148C" w14:textId="4FC11AC8" w:rsidR="00194861" w:rsidRPr="00C96790" w:rsidRDefault="00990085" w:rsidP="00C3466D">
      <w:pPr>
        <w:spacing w:before="0" w:after="0"/>
        <w:rPr>
          <w:b/>
          <w:bCs/>
        </w:rPr>
      </w:pPr>
      <w:r w:rsidRPr="00C96790">
        <w:rPr>
          <w:rFonts w:cs="Arial"/>
          <w:b/>
          <w:bCs/>
        </w:rPr>
        <w:lastRenderedPageBreak/>
        <w:t>Theme 3:</w:t>
      </w:r>
      <w:r w:rsidR="003732C4" w:rsidRPr="00C96790">
        <w:rPr>
          <w:rFonts w:eastAsia="Times New Roman" w:cs="Arial"/>
          <w:b/>
          <w:bCs/>
          <w:color w:val="000000"/>
          <w:lang w:eastAsia="en-GB"/>
        </w:rPr>
        <w:t xml:space="preserve"> end user computing support</w:t>
      </w:r>
      <w:r w:rsidRPr="00C96790">
        <w:rPr>
          <w:rFonts w:cs="Arial"/>
          <w:b/>
          <w:bCs/>
        </w:rPr>
        <w:t xml:space="preserve"> </w:t>
      </w:r>
      <w:bookmarkEnd w:id="15"/>
    </w:p>
    <w:p w14:paraId="3EE4E030" w14:textId="77777777" w:rsidR="00C96790" w:rsidRDefault="00C96790" w:rsidP="00194861">
      <w:pPr>
        <w:pStyle w:val="Heading2"/>
        <w:spacing w:before="0" w:after="0"/>
      </w:pPr>
      <w:bookmarkStart w:id="16" w:name="_Toc74221352"/>
    </w:p>
    <w:p w14:paraId="5568D2FA" w14:textId="1336F86B" w:rsidR="00FD3CAD" w:rsidRDefault="00FD3CAD" w:rsidP="00194861">
      <w:pPr>
        <w:pStyle w:val="Heading2"/>
        <w:spacing w:before="0" w:after="0"/>
      </w:pPr>
      <w:r w:rsidRPr="00926C56">
        <w:t>Background</w:t>
      </w:r>
      <w:bookmarkEnd w:id="16"/>
    </w:p>
    <w:p w14:paraId="2143AB6E" w14:textId="77777777" w:rsidR="00194861" w:rsidRPr="00194861" w:rsidRDefault="00194861" w:rsidP="00C3466D">
      <w:pPr>
        <w:spacing w:before="0" w:after="0"/>
      </w:pPr>
    </w:p>
    <w:p w14:paraId="31729D35" w14:textId="644882B8" w:rsidR="00FD3CAD" w:rsidRDefault="00FD3CAD" w:rsidP="00194861">
      <w:pPr>
        <w:spacing w:before="0" w:after="0"/>
        <w:rPr>
          <w:rFonts w:cs="Arial"/>
        </w:rPr>
      </w:pPr>
      <w:r w:rsidRPr="00926C56">
        <w:rPr>
          <w:rFonts w:cs="Arial"/>
        </w:rPr>
        <w:t>A new employee has joined the team and you are required to demonstrate best practice when working on the IT helpdesk.</w:t>
      </w:r>
    </w:p>
    <w:p w14:paraId="4CCBBBD0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1505D2AC" w14:textId="445EEF8C" w:rsidR="00FD3CAD" w:rsidRDefault="00FD3CAD" w:rsidP="00194861">
      <w:pPr>
        <w:spacing w:before="0" w:after="0"/>
        <w:rPr>
          <w:rFonts w:cs="Arial"/>
        </w:rPr>
      </w:pPr>
      <w:r w:rsidRPr="00926C56">
        <w:rPr>
          <w:rFonts w:cs="Arial"/>
        </w:rPr>
        <w:t xml:space="preserve">You will need to undertake </w:t>
      </w:r>
      <w:proofErr w:type="gramStart"/>
      <w:r w:rsidRPr="00926C56">
        <w:rPr>
          <w:rFonts w:cs="Arial"/>
        </w:rPr>
        <w:t>a number of</w:t>
      </w:r>
      <w:proofErr w:type="gramEnd"/>
      <w:r w:rsidRPr="00926C56">
        <w:rPr>
          <w:rFonts w:cs="Arial"/>
        </w:rPr>
        <w:t xml:space="preserve"> day-to-day tasks from recording tickets to troubleshooting and fixing problems.</w:t>
      </w:r>
    </w:p>
    <w:p w14:paraId="0918A5D4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1B6FD0DA" w14:textId="5D55DDD1" w:rsidR="00FD3CAD" w:rsidRDefault="00FD3CAD" w:rsidP="00194861">
      <w:pPr>
        <w:pStyle w:val="Heading2"/>
        <w:spacing w:before="0" w:after="0"/>
      </w:pPr>
      <w:bookmarkStart w:id="17" w:name="_Toc74221353"/>
      <w:r w:rsidRPr="00926C56">
        <w:t>Conditions</w:t>
      </w:r>
      <w:bookmarkEnd w:id="17"/>
    </w:p>
    <w:p w14:paraId="422B7DD5" w14:textId="77777777" w:rsidR="00194861" w:rsidRPr="00194861" w:rsidRDefault="00194861" w:rsidP="00C3466D">
      <w:pPr>
        <w:spacing w:before="0" w:after="0"/>
      </w:pPr>
    </w:p>
    <w:p w14:paraId="2BABEFCC" w14:textId="5206D6C6" w:rsidR="00FD3CAD" w:rsidRPr="00926C56" w:rsidRDefault="00FD3CAD" w:rsidP="00C3466D">
      <w:pPr>
        <w:spacing w:before="0" w:after="0"/>
        <w:rPr>
          <w:rFonts w:cs="Arial"/>
        </w:rPr>
      </w:pPr>
      <w:r w:rsidRPr="00926C56">
        <w:rPr>
          <w:rFonts w:cs="Arial"/>
        </w:rPr>
        <w:t>Duration: 4 hours (2 hours for task 5, 6 and 7 and 2 hours for task 8)</w:t>
      </w:r>
      <w:r w:rsidR="0087444F">
        <w:rPr>
          <w:rFonts w:cs="Arial"/>
        </w:rPr>
        <w:t>.</w:t>
      </w:r>
    </w:p>
    <w:p w14:paraId="301B204B" w14:textId="77777777" w:rsidR="00793212" w:rsidRDefault="00793212" w:rsidP="00C3466D">
      <w:pPr>
        <w:spacing w:before="0" w:after="0"/>
        <w:rPr>
          <w:rFonts w:cs="Arial"/>
        </w:rPr>
      </w:pPr>
    </w:p>
    <w:p w14:paraId="583DD57D" w14:textId="77777777" w:rsidR="007002DA" w:rsidRPr="00EC1DE3" w:rsidRDefault="007002DA" w:rsidP="007002DA">
      <w:pPr>
        <w:spacing w:before="0" w:after="0"/>
        <w:rPr>
          <w:rFonts w:cs="Arial"/>
        </w:rPr>
      </w:pPr>
      <w:r w:rsidRPr="00EC1DE3">
        <w:rPr>
          <w:rFonts w:cs="Arial"/>
        </w:rPr>
        <w:t>Internet access is not allowed for this section.</w:t>
      </w:r>
    </w:p>
    <w:p w14:paraId="30A849DE" w14:textId="77777777" w:rsidR="00793212" w:rsidRDefault="00793212" w:rsidP="00194861">
      <w:pPr>
        <w:spacing w:before="0" w:after="0"/>
        <w:rPr>
          <w:rFonts w:cs="Arial"/>
        </w:rPr>
      </w:pPr>
    </w:p>
    <w:p w14:paraId="737C2247" w14:textId="1BB2AD1F" w:rsidR="00FD3CAD" w:rsidRDefault="00FD3CAD" w:rsidP="00194861">
      <w:pPr>
        <w:spacing w:before="0" w:after="0"/>
        <w:rPr>
          <w:rFonts w:cs="Arial"/>
        </w:rPr>
      </w:pPr>
      <w:r w:rsidRPr="00926C56">
        <w:rPr>
          <w:rFonts w:cs="Arial"/>
        </w:rPr>
        <w:t>At the end of the task the work must be submitted.</w:t>
      </w:r>
    </w:p>
    <w:p w14:paraId="37851329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7C3BF7FF" w14:textId="4450BC7B" w:rsidR="00FD3CAD" w:rsidRDefault="00FD3CAD" w:rsidP="00194861">
      <w:pPr>
        <w:pStyle w:val="Heading2"/>
        <w:spacing w:before="0" w:after="0"/>
      </w:pPr>
      <w:bookmarkStart w:id="18" w:name="_Toc74221354"/>
      <w:r w:rsidRPr="00926C56">
        <w:t>Resources</w:t>
      </w:r>
      <w:bookmarkEnd w:id="18"/>
    </w:p>
    <w:p w14:paraId="685B98DE" w14:textId="77777777" w:rsidR="00194861" w:rsidRPr="00194861" w:rsidRDefault="00194861" w:rsidP="00C3466D">
      <w:pPr>
        <w:spacing w:before="0" w:after="0"/>
      </w:pPr>
    </w:p>
    <w:p w14:paraId="23A5FBBB" w14:textId="546E4853" w:rsidR="00FD3CAD" w:rsidRDefault="00FD3CAD" w:rsidP="00C3466D">
      <w:pPr>
        <w:spacing w:before="0" w:after="0"/>
        <w:rPr>
          <w:rFonts w:cs="Arial"/>
        </w:rPr>
      </w:pPr>
      <w:r w:rsidRPr="00926C56">
        <w:rPr>
          <w:rFonts w:cs="Arial"/>
        </w:rPr>
        <w:t>You will be provided with the following resources to help you complete this section:</w:t>
      </w:r>
    </w:p>
    <w:p w14:paraId="25D974B1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31B705C8" w14:textId="77777777" w:rsidR="00FD3CAD" w:rsidRPr="00FD3CAD" w:rsidRDefault="00FD3CAD" w:rsidP="00C3466D">
      <w:pPr>
        <w:pStyle w:val="NCFE-Bullet-Short"/>
        <w:spacing w:before="0" w:after="0"/>
      </w:pPr>
      <w:r w:rsidRPr="00FD3CAD">
        <w:t>poster template (see the workbook)</w:t>
      </w:r>
    </w:p>
    <w:p w14:paraId="5565A31F" w14:textId="77777777" w:rsidR="00FD3CAD" w:rsidRPr="00FD3CAD" w:rsidRDefault="00FD3CAD" w:rsidP="00C3466D">
      <w:pPr>
        <w:pStyle w:val="NCFE-Bullet-Short"/>
        <w:spacing w:before="0" w:after="0"/>
      </w:pPr>
      <w:r w:rsidRPr="00FD3CAD">
        <w:t>IT helpdesk tool</w:t>
      </w:r>
    </w:p>
    <w:p w14:paraId="372FB175" w14:textId="77777777" w:rsidR="00FD3CAD" w:rsidRPr="00FD3CAD" w:rsidRDefault="00FD3CAD" w:rsidP="00C3466D">
      <w:pPr>
        <w:pStyle w:val="NCFE-Bullet-Short"/>
        <w:spacing w:before="0" w:after="0"/>
      </w:pPr>
      <w:r w:rsidRPr="00FD3CAD">
        <w:t xml:space="preserve">audio recordings of </w:t>
      </w:r>
      <w:r w:rsidRPr="00FD3CAD">
        <w:rPr>
          <w:b/>
        </w:rPr>
        <w:t>2</w:t>
      </w:r>
      <w:r w:rsidRPr="00FD3CAD">
        <w:t xml:space="preserve"> customer calls</w:t>
      </w:r>
    </w:p>
    <w:p w14:paraId="3BB79D23" w14:textId="77777777" w:rsidR="00FD3CAD" w:rsidRPr="00FD3CAD" w:rsidRDefault="00FD3CAD" w:rsidP="00C3466D">
      <w:pPr>
        <w:pStyle w:val="NCFE-Bullet-Short"/>
        <w:spacing w:before="0" w:after="0"/>
      </w:pPr>
      <w:r w:rsidRPr="00FD3CAD">
        <w:t>system installation request document (see the workbook)</w:t>
      </w:r>
    </w:p>
    <w:p w14:paraId="0E141412" w14:textId="77777777" w:rsidR="00FD3CAD" w:rsidRPr="00FD3CAD" w:rsidRDefault="00FD3CAD" w:rsidP="00C3466D">
      <w:pPr>
        <w:pStyle w:val="NCFE-Bullet-Short"/>
        <w:spacing w:before="0" w:after="0"/>
      </w:pPr>
      <w:r w:rsidRPr="00FD3CAD">
        <w:t>a computer system with faults</w:t>
      </w:r>
    </w:p>
    <w:p w14:paraId="3352AD8A" w14:textId="77777777" w:rsidR="00FD3CAD" w:rsidRPr="00FD3CAD" w:rsidRDefault="00FD3CAD" w:rsidP="00C3466D">
      <w:pPr>
        <w:pStyle w:val="NCFE-Bullet-Short"/>
        <w:spacing w:before="0" w:after="0"/>
      </w:pPr>
      <w:r w:rsidRPr="00FD3CAD">
        <w:t>assorted tools and parts that are relevant to diagnosing problems</w:t>
      </w:r>
    </w:p>
    <w:p w14:paraId="05D8470D" w14:textId="77777777" w:rsidR="00FD3CAD" w:rsidRPr="00FD3CAD" w:rsidRDefault="00FD3CAD" w:rsidP="00C3466D">
      <w:pPr>
        <w:pStyle w:val="NCFE-Bullet-Short"/>
        <w:spacing w:before="0" w:after="0"/>
      </w:pPr>
      <w:r w:rsidRPr="00FD3CAD">
        <w:t>helpdesk evidence document (see the workbook)</w:t>
      </w:r>
    </w:p>
    <w:p w14:paraId="02A10336" w14:textId="77777777" w:rsidR="00194861" w:rsidRDefault="00194861" w:rsidP="00194861">
      <w:pPr>
        <w:pStyle w:val="Heading2"/>
        <w:spacing w:before="0" w:after="0"/>
      </w:pPr>
      <w:bookmarkStart w:id="19" w:name="_Toc74221355"/>
    </w:p>
    <w:p w14:paraId="552A6EE0" w14:textId="75CE33AA" w:rsidR="00FD3CAD" w:rsidRDefault="00FD3CAD" w:rsidP="00C3466D">
      <w:pPr>
        <w:pStyle w:val="Heading2"/>
        <w:spacing w:before="0" w:after="0"/>
      </w:pPr>
      <w:r w:rsidRPr="00926C56">
        <w:t>Task 5</w:t>
      </w:r>
      <w:bookmarkEnd w:id="19"/>
    </w:p>
    <w:p w14:paraId="6E768B67" w14:textId="77777777" w:rsidR="00194861" w:rsidRPr="00194861" w:rsidRDefault="00194861" w:rsidP="00C3466D">
      <w:pPr>
        <w:spacing w:before="0" w:after="0"/>
      </w:pPr>
    </w:p>
    <w:p w14:paraId="57EC6735" w14:textId="442CB191" w:rsidR="00FD3CAD" w:rsidRDefault="00FD3CAD" w:rsidP="00C3466D">
      <w:pPr>
        <w:spacing w:before="0" w:after="0"/>
        <w:rPr>
          <w:rFonts w:cs="Arial"/>
        </w:rPr>
      </w:pPr>
      <w:r w:rsidRPr="00926C56">
        <w:rPr>
          <w:rFonts w:cs="Arial"/>
        </w:rPr>
        <w:t>A poster needs to be created for new staff working on the IT helpdesk that helps to explain the difference between a service request, an incident and a problem. Use the poster template</w:t>
      </w:r>
      <w:r w:rsidR="003E2F16">
        <w:rPr>
          <w:rFonts w:cs="Arial"/>
        </w:rPr>
        <w:t>:</w:t>
      </w:r>
    </w:p>
    <w:p w14:paraId="584E8381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2340424F" w14:textId="77777777" w:rsidR="00FD3CAD" w:rsidRPr="00FD3CAD" w:rsidRDefault="00FD3CAD" w:rsidP="00C3466D">
      <w:pPr>
        <w:pStyle w:val="NCFE-Bullet-Short"/>
        <w:spacing w:before="0" w:after="0"/>
      </w:pPr>
      <w:r w:rsidRPr="00FD3CAD">
        <w:t>state what a service request, an incident and a problem is and explain how they are different</w:t>
      </w:r>
    </w:p>
    <w:p w14:paraId="733C934F" w14:textId="77777777" w:rsidR="00FD3CAD" w:rsidRPr="00FD3CAD" w:rsidRDefault="00FD3CAD" w:rsidP="00C3466D">
      <w:pPr>
        <w:pStyle w:val="NCFE-Bullet-Short"/>
        <w:spacing w:before="0" w:after="0"/>
      </w:pPr>
      <w:r w:rsidRPr="00FD3CAD">
        <w:t>provide an example of a service request, an incident and a problem. Note: any text in &lt; &gt; can be deleted and replaced with your answer</w:t>
      </w:r>
    </w:p>
    <w:p w14:paraId="26EC52DE" w14:textId="77777777" w:rsidR="00194861" w:rsidRDefault="00194861" w:rsidP="00194861">
      <w:pPr>
        <w:pStyle w:val="Heading2"/>
        <w:spacing w:before="0" w:after="0"/>
      </w:pPr>
      <w:bookmarkStart w:id="20" w:name="_Toc74221356"/>
    </w:p>
    <w:p w14:paraId="75EC29E5" w14:textId="5FD91AF7" w:rsidR="00FD3CAD" w:rsidRDefault="00FD3CAD" w:rsidP="00C3466D">
      <w:pPr>
        <w:pStyle w:val="Heading2"/>
        <w:spacing w:before="0" w:after="0"/>
      </w:pPr>
      <w:r w:rsidRPr="00926C56">
        <w:t>Task 6</w:t>
      </w:r>
      <w:bookmarkEnd w:id="20"/>
    </w:p>
    <w:p w14:paraId="7AD4A2CF" w14:textId="77777777" w:rsidR="00194861" w:rsidRPr="00194861" w:rsidRDefault="00194861" w:rsidP="00C3466D">
      <w:pPr>
        <w:spacing w:before="0" w:after="0"/>
      </w:pPr>
    </w:p>
    <w:p w14:paraId="00101B20" w14:textId="022D8172" w:rsidR="00FD3CAD" w:rsidRDefault="00FD3CAD" w:rsidP="00C3466D">
      <w:pPr>
        <w:spacing w:before="0" w:after="0"/>
        <w:rPr>
          <w:rFonts w:cs="Arial"/>
        </w:rPr>
      </w:pPr>
      <w:r w:rsidRPr="00926C56">
        <w:rPr>
          <w:rFonts w:cs="Arial"/>
        </w:rPr>
        <w:t xml:space="preserve">You have received </w:t>
      </w:r>
      <w:r w:rsidRPr="00926C56">
        <w:rPr>
          <w:rFonts w:cs="Arial"/>
          <w:b/>
          <w:bCs/>
        </w:rPr>
        <w:t xml:space="preserve">2 </w:t>
      </w:r>
      <w:r w:rsidRPr="00926C56">
        <w:rPr>
          <w:rFonts w:cs="Arial"/>
        </w:rPr>
        <w:t xml:space="preserve">answerphone messages from </w:t>
      </w:r>
      <w:r w:rsidRPr="00926C56">
        <w:rPr>
          <w:rFonts w:cs="Arial"/>
          <w:b/>
          <w:bCs/>
        </w:rPr>
        <w:t xml:space="preserve">2 </w:t>
      </w:r>
      <w:r w:rsidRPr="00926C56">
        <w:rPr>
          <w:rFonts w:cs="Arial"/>
        </w:rPr>
        <w:t>different employees with a problem. Record the call details on the helpdesk system as new ticket</w:t>
      </w:r>
      <w:r w:rsidR="00194861">
        <w:rPr>
          <w:rFonts w:cs="Arial"/>
        </w:rPr>
        <w:t>s:</w:t>
      </w:r>
    </w:p>
    <w:p w14:paraId="38E7CDD7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04ED4184" w14:textId="77777777" w:rsidR="00FD3CAD" w:rsidRPr="00FD3CAD" w:rsidRDefault="00FD3CAD" w:rsidP="00C3466D">
      <w:pPr>
        <w:pStyle w:val="NCFE-Bullet-Short"/>
        <w:spacing w:before="0" w:after="0"/>
      </w:pPr>
      <w:r w:rsidRPr="00FD3CAD">
        <w:t>the 1st call was received on the Monday of the current week at 9:00am</w:t>
      </w:r>
    </w:p>
    <w:p w14:paraId="1CF722D9" w14:textId="77777777" w:rsidR="00FD3CAD" w:rsidRPr="00FD3CAD" w:rsidRDefault="00FD3CAD" w:rsidP="00C3466D">
      <w:pPr>
        <w:pStyle w:val="NCFE-Bullet-Short"/>
        <w:spacing w:before="0" w:after="0"/>
      </w:pPr>
      <w:r w:rsidRPr="00FD3CAD">
        <w:t>the 2nd call was received on the Tuesday of the current week at 1:00pm</w:t>
      </w:r>
    </w:p>
    <w:p w14:paraId="4DFDDE53" w14:textId="77777777" w:rsidR="00194861" w:rsidRDefault="00194861" w:rsidP="00194861">
      <w:pPr>
        <w:pStyle w:val="Heading2"/>
        <w:spacing w:before="0" w:after="0"/>
      </w:pPr>
      <w:bookmarkStart w:id="21" w:name="_Toc74221357"/>
    </w:p>
    <w:p w14:paraId="52D07569" w14:textId="77777777" w:rsidR="00DA0D9D" w:rsidRDefault="00DA0D9D">
      <w:pPr>
        <w:spacing w:before="0" w:after="0"/>
        <w:rPr>
          <w:rFonts w:eastAsiaTheme="majorEastAsia" w:cs="Arial"/>
          <w:b/>
          <w:bCs/>
          <w:color w:val="000000" w:themeColor="text1"/>
          <w:szCs w:val="26"/>
        </w:rPr>
      </w:pPr>
      <w:r>
        <w:br w:type="page"/>
      </w:r>
    </w:p>
    <w:p w14:paraId="5000A150" w14:textId="6B771794" w:rsidR="00FD3CAD" w:rsidRDefault="00FD3CAD" w:rsidP="00C3466D">
      <w:pPr>
        <w:pStyle w:val="Heading2"/>
        <w:spacing w:before="0" w:after="0"/>
      </w:pPr>
      <w:r w:rsidRPr="00926C56">
        <w:lastRenderedPageBreak/>
        <w:t>Task 7</w:t>
      </w:r>
      <w:bookmarkEnd w:id="21"/>
    </w:p>
    <w:p w14:paraId="07A77107" w14:textId="77777777" w:rsidR="00194861" w:rsidRPr="00194861" w:rsidRDefault="00194861" w:rsidP="00C3466D">
      <w:pPr>
        <w:spacing w:before="0" w:after="0"/>
      </w:pPr>
    </w:p>
    <w:p w14:paraId="43395074" w14:textId="5CC2026D" w:rsidR="00FD3CAD" w:rsidRDefault="00FD3CAD" w:rsidP="00C3466D">
      <w:pPr>
        <w:keepNext/>
        <w:spacing w:before="0" w:after="0"/>
        <w:rPr>
          <w:rFonts w:cs="Arial"/>
        </w:rPr>
      </w:pPr>
      <w:r w:rsidRPr="00926C56">
        <w:rPr>
          <w:rFonts w:cs="Arial"/>
        </w:rPr>
        <w:t>You have been provided with a system installation request document that outlines the requirements of the system to be set up and configured. You are required to:</w:t>
      </w:r>
    </w:p>
    <w:p w14:paraId="19E3F760" w14:textId="77777777" w:rsidR="00194861" w:rsidRPr="00926C56" w:rsidRDefault="00194861" w:rsidP="00C3466D">
      <w:pPr>
        <w:keepNext/>
        <w:spacing w:before="0" w:after="0"/>
        <w:rPr>
          <w:rFonts w:cs="Arial"/>
        </w:rPr>
      </w:pPr>
    </w:p>
    <w:p w14:paraId="08D05C8B" w14:textId="77777777" w:rsidR="00FD3CAD" w:rsidRPr="00FD3CAD" w:rsidRDefault="00FD3CAD" w:rsidP="00C3466D">
      <w:pPr>
        <w:pStyle w:val="NCFE-Bullet-Short"/>
        <w:keepNext/>
        <w:spacing w:before="0" w:after="0"/>
      </w:pPr>
      <w:r w:rsidRPr="00FD3CAD">
        <w:t>install and configure the hardware</w:t>
      </w:r>
    </w:p>
    <w:p w14:paraId="3C7AF146" w14:textId="74D82C88" w:rsidR="00FD3CAD" w:rsidRPr="00FD3CAD" w:rsidRDefault="00FD3CAD" w:rsidP="00C3466D">
      <w:pPr>
        <w:pStyle w:val="NCFE-Bullet-Short"/>
        <w:spacing w:before="0" w:after="0"/>
      </w:pPr>
      <w:r w:rsidRPr="00FD3CAD">
        <w:t xml:space="preserve">install and configure the </w:t>
      </w:r>
      <w:r w:rsidR="004A113C">
        <w:t>o</w:t>
      </w:r>
      <w:r w:rsidR="5DC18764">
        <w:t xml:space="preserve">perating </w:t>
      </w:r>
      <w:r w:rsidR="004A113C">
        <w:t>s</w:t>
      </w:r>
      <w:r w:rsidR="76AF6D9F">
        <w:t>ystem</w:t>
      </w:r>
      <w:r w:rsidR="00A745A1">
        <w:t xml:space="preserve"> </w:t>
      </w:r>
    </w:p>
    <w:p w14:paraId="5386EDC9" w14:textId="77777777" w:rsidR="00FD3CAD" w:rsidRPr="00FD3CAD" w:rsidRDefault="00FD3CAD" w:rsidP="00C3466D">
      <w:pPr>
        <w:pStyle w:val="NCFE-Bullet-Short"/>
        <w:spacing w:before="0" w:after="0"/>
      </w:pPr>
      <w:r w:rsidRPr="00FD3CAD">
        <w:t>install and configure drivers, software and peripherals</w:t>
      </w:r>
    </w:p>
    <w:p w14:paraId="7A5D0C50" w14:textId="77777777" w:rsidR="00FD3CAD" w:rsidRPr="00FD3CAD" w:rsidRDefault="00FD3CAD" w:rsidP="00C3466D">
      <w:pPr>
        <w:pStyle w:val="NCFE-Bullet-Short"/>
        <w:spacing w:before="0" w:after="0"/>
      </w:pPr>
      <w:r w:rsidRPr="00FD3CAD">
        <w:t>close the call in the IT helpdesk</w:t>
      </w:r>
    </w:p>
    <w:p w14:paraId="5EAE402A" w14:textId="77777777" w:rsidR="00FD3CAD" w:rsidRPr="00FD3CAD" w:rsidRDefault="00FD3CAD" w:rsidP="00C3466D">
      <w:pPr>
        <w:pStyle w:val="NCFE-Bullet-Short"/>
        <w:spacing w:before="0" w:after="0"/>
      </w:pPr>
      <w:r w:rsidRPr="00FD3CAD">
        <w:t>provide print screen evidence in the helpdesk evidence document</w:t>
      </w:r>
    </w:p>
    <w:p w14:paraId="2D7186CA" w14:textId="77777777" w:rsidR="00194861" w:rsidRDefault="00194861" w:rsidP="00194861">
      <w:pPr>
        <w:pStyle w:val="Heading2"/>
        <w:spacing w:before="0" w:after="0"/>
      </w:pPr>
      <w:bookmarkStart w:id="22" w:name="_Toc74221358"/>
    </w:p>
    <w:p w14:paraId="5DE062B3" w14:textId="22EE5CF9" w:rsidR="00FD3CAD" w:rsidRDefault="00FD3CAD" w:rsidP="00C3466D">
      <w:pPr>
        <w:pStyle w:val="Heading2"/>
        <w:spacing w:before="0" w:after="0"/>
      </w:pPr>
      <w:r w:rsidRPr="00926C56">
        <w:t>Task 8</w:t>
      </w:r>
      <w:bookmarkEnd w:id="22"/>
    </w:p>
    <w:p w14:paraId="05AB030C" w14:textId="77777777" w:rsidR="00194861" w:rsidRPr="00194861" w:rsidRDefault="00194861" w:rsidP="00C3466D">
      <w:pPr>
        <w:spacing w:before="0" w:after="0"/>
      </w:pPr>
    </w:p>
    <w:p w14:paraId="043745E5" w14:textId="6D63F689" w:rsidR="00FD3CAD" w:rsidRDefault="00FD3CAD" w:rsidP="00C3466D">
      <w:pPr>
        <w:spacing w:before="0" w:after="0"/>
        <w:rPr>
          <w:rFonts w:cs="Arial"/>
        </w:rPr>
      </w:pPr>
      <w:r w:rsidRPr="00926C56">
        <w:rPr>
          <w:rFonts w:cs="Arial"/>
        </w:rPr>
        <w:t xml:space="preserve">On the helpdesk system you will find </w:t>
      </w:r>
      <w:r w:rsidR="001204FB">
        <w:rPr>
          <w:rFonts w:cs="Arial"/>
          <w:b/>
          <w:bCs/>
        </w:rPr>
        <w:t>4</w:t>
      </w:r>
      <w:r w:rsidR="001204FB" w:rsidRPr="00926C56">
        <w:rPr>
          <w:rFonts w:cs="Arial"/>
          <w:b/>
          <w:bCs/>
        </w:rPr>
        <w:t xml:space="preserve"> </w:t>
      </w:r>
      <w:r w:rsidRPr="00926C56">
        <w:rPr>
          <w:rFonts w:cs="Arial"/>
        </w:rPr>
        <w:t>faults to troubleshoot. For each call you are required to:</w:t>
      </w:r>
    </w:p>
    <w:p w14:paraId="7607A411" w14:textId="77777777" w:rsidR="00194861" w:rsidRPr="00926C56" w:rsidRDefault="00194861" w:rsidP="00C3466D">
      <w:pPr>
        <w:spacing w:before="0" w:after="0"/>
        <w:rPr>
          <w:rFonts w:cs="Arial"/>
        </w:rPr>
      </w:pPr>
    </w:p>
    <w:p w14:paraId="57812600" w14:textId="77777777" w:rsidR="00FD3CAD" w:rsidRPr="00FD3CAD" w:rsidRDefault="00FD3CAD" w:rsidP="00C3466D">
      <w:pPr>
        <w:pStyle w:val="NCFE-Bullet-Short"/>
        <w:spacing w:before="0" w:after="0"/>
      </w:pPr>
      <w:r w:rsidRPr="00FD3CAD">
        <w:t>document your troubleshooting activities</w:t>
      </w:r>
    </w:p>
    <w:p w14:paraId="109BB69A" w14:textId="77777777" w:rsidR="00FD3CAD" w:rsidRPr="00FD3CAD" w:rsidRDefault="00FD3CAD" w:rsidP="00C3466D">
      <w:pPr>
        <w:pStyle w:val="NCFE-Bullet-Short"/>
        <w:spacing w:before="0" w:after="0"/>
      </w:pPr>
      <w:r w:rsidRPr="00FD3CAD">
        <w:t>record any research used</w:t>
      </w:r>
    </w:p>
    <w:p w14:paraId="40B8FB4D" w14:textId="77777777" w:rsidR="00FD3CAD" w:rsidRPr="00FD3CAD" w:rsidRDefault="00FD3CAD" w:rsidP="00C3466D">
      <w:pPr>
        <w:pStyle w:val="NCFE-Bullet-Short"/>
        <w:spacing w:before="0" w:after="0"/>
      </w:pPr>
      <w:r w:rsidRPr="00FD3CAD">
        <w:t>provide details of the solution</w:t>
      </w:r>
    </w:p>
    <w:p w14:paraId="138D8C25" w14:textId="0B2627E3" w:rsidR="00FD3CAD" w:rsidRDefault="00FD3CAD" w:rsidP="00C3466D">
      <w:pPr>
        <w:pStyle w:val="NCFE-Bullet-Short"/>
        <w:spacing w:before="0" w:after="0"/>
      </w:pPr>
      <w:r w:rsidRPr="00FD3CAD">
        <w:t>close the call</w:t>
      </w:r>
    </w:p>
    <w:p w14:paraId="51D4F586" w14:textId="77777777" w:rsidR="00194861" w:rsidRPr="00FD3CAD" w:rsidRDefault="00194861" w:rsidP="00C3466D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384632BF" w14:textId="1EF6EDA1" w:rsidR="00FD3CAD" w:rsidRDefault="00FD3CAD" w:rsidP="00C3466D">
      <w:pPr>
        <w:pStyle w:val="Heading2"/>
        <w:spacing w:before="0" w:after="0"/>
      </w:pPr>
      <w:bookmarkStart w:id="23" w:name="_Toc74221359"/>
      <w:r w:rsidRPr="00926C56">
        <w:t>Evidence</w:t>
      </w:r>
      <w:bookmarkEnd w:id="23"/>
    </w:p>
    <w:p w14:paraId="530089B6" w14:textId="77777777" w:rsidR="00194861" w:rsidRPr="00194861" w:rsidRDefault="00194861" w:rsidP="00C3466D">
      <w:pPr>
        <w:spacing w:before="0" w:after="0"/>
      </w:pPr>
    </w:p>
    <w:p w14:paraId="781591EA" w14:textId="77777777" w:rsidR="00FD3CAD" w:rsidRPr="00FD3CAD" w:rsidRDefault="00FD3CAD" w:rsidP="00C3466D">
      <w:pPr>
        <w:pStyle w:val="NCFE-Bullet-Short"/>
        <w:spacing w:before="0" w:after="0"/>
      </w:pPr>
      <w:r w:rsidRPr="00FD3CAD">
        <w:t>poster template</w:t>
      </w:r>
    </w:p>
    <w:p w14:paraId="6594A0AA" w14:textId="77777777" w:rsidR="00F91B4F" w:rsidRDefault="00FD3CAD" w:rsidP="00C3466D">
      <w:pPr>
        <w:pStyle w:val="NCFE-Bullet-Short"/>
        <w:spacing w:before="0" w:after="0"/>
      </w:pPr>
      <w:r w:rsidRPr="00FD3CAD">
        <w:t>helpdesk evidence document containing print screen evidence for tasks 6, 7 and 8</w:t>
      </w:r>
    </w:p>
    <w:p w14:paraId="06B7694A" w14:textId="77777777" w:rsidR="004E27ED" w:rsidRDefault="004E27ED" w:rsidP="004E27ED">
      <w:pPr>
        <w:pStyle w:val="NCFE-Bullet-Short"/>
        <w:numPr>
          <w:ilvl w:val="0"/>
          <w:numId w:val="0"/>
        </w:numPr>
        <w:spacing w:before="0" w:after="0"/>
        <w:ind w:left="397" w:hanging="397"/>
      </w:pPr>
    </w:p>
    <w:p w14:paraId="7FD43301" w14:textId="77777777" w:rsidR="004E27ED" w:rsidRDefault="004E27ED" w:rsidP="004E27ED">
      <w:pPr>
        <w:pStyle w:val="NCFE-Bullet-Short"/>
        <w:numPr>
          <w:ilvl w:val="0"/>
          <w:numId w:val="0"/>
        </w:numPr>
        <w:spacing w:before="0" w:after="0"/>
        <w:ind w:left="397" w:hanging="397"/>
      </w:pPr>
    </w:p>
    <w:p w14:paraId="010FFAC0" w14:textId="77777777" w:rsidR="005E4D4C" w:rsidRPr="00601309" w:rsidRDefault="005E4D4C" w:rsidP="004E27ED">
      <w:pPr>
        <w:pStyle w:val="Heading1"/>
        <w:spacing w:before="0" w:after="0"/>
      </w:pPr>
      <w:r w:rsidRPr="00601309">
        <w:lastRenderedPageBreak/>
        <w:t>Document information</w:t>
      </w:r>
    </w:p>
    <w:p w14:paraId="6374C94B" w14:textId="77777777" w:rsidR="004E27ED" w:rsidRDefault="004E27ED" w:rsidP="004E27ED">
      <w:pPr>
        <w:pStyle w:val="NCFE-document-owner"/>
        <w:rPr>
          <w:rFonts w:cs="Times New Roman"/>
        </w:rPr>
      </w:pPr>
    </w:p>
    <w:p w14:paraId="5D133CD7" w14:textId="2AD5B45B" w:rsidR="008B4A42" w:rsidRPr="00601309" w:rsidRDefault="008B4A42" w:rsidP="004E27ED">
      <w:pPr>
        <w:pStyle w:val="NCFE-document-owner"/>
        <w:rPr>
          <w:rFonts w:cs="Times New Roman"/>
        </w:rPr>
      </w:pPr>
      <w:r w:rsidRPr="00601309">
        <w:rPr>
          <w:rFonts w:cs="Times New Roman"/>
        </w:rPr>
        <w:t>All the material in this publication is © NCFE</w:t>
      </w:r>
    </w:p>
    <w:p w14:paraId="4F98A3E6" w14:textId="77777777" w:rsidR="004E27ED" w:rsidRDefault="004E27ED" w:rsidP="004E27ED">
      <w:pPr>
        <w:pStyle w:val="NCFE-document-owner"/>
      </w:pPr>
    </w:p>
    <w:p w14:paraId="4611DA93" w14:textId="125B31F8" w:rsidR="005E4D4C" w:rsidRPr="00601309" w:rsidRDefault="005C377C" w:rsidP="004E27ED">
      <w:pPr>
        <w:pStyle w:val="NCFE-document-owner"/>
      </w:pPr>
      <w:r w:rsidRPr="00601309">
        <w:t xml:space="preserve">Owner: </w:t>
      </w:r>
      <w:r w:rsidR="00ED00A3">
        <w:fldChar w:fldCharType="begin"/>
      </w:r>
      <w:r w:rsidR="00ED00A3">
        <w:instrText>DOCPROPERTY  "NCFE Document Owner"  \* MERGEFORMAT</w:instrText>
      </w:r>
      <w:r w:rsidR="00ED00A3">
        <w:fldChar w:fldCharType="separate"/>
      </w:r>
      <w:r w:rsidR="00FD3CAD">
        <w:t>Head of Assessment Design</w:t>
      </w:r>
      <w:r w:rsidR="00ED00A3">
        <w:fldChar w:fldCharType="end"/>
      </w:r>
    </w:p>
    <w:sectPr w:rsidR="005E4D4C" w:rsidRPr="00601309" w:rsidSect="00DA0D9D">
      <w:headerReference w:type="default" r:id="rId16"/>
      <w:footerReference w:type="default" r:id="rId17"/>
      <w:pgSz w:w="11906" w:h="16838"/>
      <w:pgMar w:top="2268" w:right="851" w:bottom="1418" w:left="851" w:header="72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2517A" w14:textId="77777777" w:rsidR="00FC7114" w:rsidRDefault="00FC7114" w:rsidP="003020C6">
      <w:r>
        <w:separator/>
      </w:r>
    </w:p>
  </w:endnote>
  <w:endnote w:type="continuationSeparator" w:id="0">
    <w:p w14:paraId="7F890AC9" w14:textId="77777777" w:rsidR="00FC7114" w:rsidRDefault="00FC7114" w:rsidP="003020C6">
      <w:r>
        <w:continuationSeparator/>
      </w:r>
    </w:p>
  </w:endnote>
  <w:endnote w:type="continuationNotice" w:id="1">
    <w:p w14:paraId="2201AD60" w14:textId="77777777" w:rsidR="00FC7114" w:rsidRDefault="00FC711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D3F2" w14:textId="198D3EF3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A05C6B">
      <w:fldChar w:fldCharType="begin"/>
    </w:r>
    <w:r w:rsidR="00ED477E">
      <w:instrText xml:space="preserve"> STYLEREF  NCFE-document-version-number  \* MERGEFORMAT </w:instrText>
    </w:r>
    <w:r w:rsidR="00A05C6B">
      <w:fldChar w:fldCharType="separate"/>
    </w:r>
    <w:r w:rsidR="00ED00A3">
      <w:rPr>
        <w:b/>
        <w:bCs/>
        <w:noProof/>
        <w:lang w:val="en-US"/>
      </w:rPr>
      <w:t>Error! No text of specified style in document.</w:t>
    </w:r>
    <w:r w:rsidR="00A05C6B">
      <w:fldChar w:fldCharType="end"/>
    </w:r>
    <w:r w:rsidR="003932BC" w:rsidRPr="00F82BE8">
      <w:rPr>
        <w:rFonts w:cs="Arial"/>
        <w:szCs w:val="16"/>
      </w:rPr>
      <w:t xml:space="preserve">  </w:t>
    </w:r>
    <w:r w:rsidR="00A05C6B">
      <w:fldChar w:fldCharType="begin"/>
    </w:r>
    <w:r w:rsidR="00ED477E">
      <w:instrText xml:space="preserve"> STYLEREF  NCFE-document-version-number-date  \* MERGEFORMAT </w:instrText>
    </w:r>
    <w:r w:rsidR="00A05C6B">
      <w:fldChar w:fldCharType="separate"/>
    </w:r>
    <w:r w:rsidR="00ED00A3">
      <w:rPr>
        <w:b/>
        <w:bCs/>
        <w:noProof/>
        <w:lang w:val="en-US"/>
      </w:rPr>
      <w:t>Error! No text of specified style in document.</w:t>
    </w:r>
    <w:r w:rsidR="00A05C6B">
      <w:fldChar w:fldCharType="end"/>
    </w:r>
    <w:r w:rsidR="00CC4D23">
      <w:ptab w:relativeTo="margin" w:alignment="right" w:leader="none"/>
    </w:r>
    <w:r w:rsidR="00A05C6B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A05C6B">
      <w:rPr>
        <w:rFonts w:cs="Arial"/>
        <w:szCs w:val="16"/>
      </w:rPr>
      <w:fldChar w:fldCharType="separate"/>
    </w:r>
    <w:r w:rsidR="00FD3CAD" w:rsidRPr="00FD3CAD">
      <w:rPr>
        <w:rFonts w:cs="Arial"/>
        <w:noProof/>
        <w:sz w:val="20"/>
        <w:szCs w:val="16"/>
      </w:rPr>
      <w:t>1</w:t>
    </w:r>
    <w:r w:rsidR="00A05C6B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r w:rsidR="00ED00A3">
      <w:fldChar w:fldCharType="begin"/>
    </w:r>
    <w:r w:rsidR="00ED00A3">
      <w:instrText>NUMPA</w:instrText>
    </w:r>
    <w:r w:rsidR="00ED00A3">
      <w:instrText>GES   \* MERGEFORMAT</w:instrText>
    </w:r>
    <w:r w:rsidR="00ED00A3">
      <w:fldChar w:fldCharType="separate"/>
    </w:r>
    <w:r w:rsidR="00FD3CAD" w:rsidRPr="00FD3CAD">
      <w:rPr>
        <w:rFonts w:cs="Arial"/>
        <w:noProof/>
        <w:szCs w:val="16"/>
      </w:rPr>
      <w:t>8</w:t>
    </w:r>
    <w:r w:rsidR="00ED00A3">
      <w:rPr>
        <w:rFonts w:cs="Arial"/>
        <w:noProof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D04C" w14:textId="1EDC9279" w:rsidR="00C75377" w:rsidRDefault="00C75377" w:rsidP="00C75377">
    <w:pPr>
      <w:pStyle w:val="Footer"/>
      <w:spacing w:before="0" w:after="0"/>
    </w:pPr>
    <w:r w:rsidRPr="00C75377">
      <w:rPr>
        <w:rFonts w:cs="Arial"/>
        <w:b/>
        <w:sz w:val="18"/>
        <w:szCs w:val="18"/>
      </w:rPr>
      <w:t xml:space="preserve">Version 1.0    </w:t>
    </w:r>
    <w:r w:rsidRPr="00C75377">
      <w:rPr>
        <w:rFonts w:cs="Arial"/>
        <w:sz w:val="18"/>
        <w:szCs w:val="18"/>
      </w:rPr>
      <w:t>September</w:t>
    </w:r>
    <w:r>
      <w:rPr>
        <w:rFonts w:cs="Arial"/>
        <w:sz w:val="18"/>
        <w:szCs w:val="18"/>
      </w:rPr>
      <w:t xml:space="preserve"> 2021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5FA12915" w14:textId="3395EED2" w:rsidR="00176A6F" w:rsidRPr="00C75377" w:rsidRDefault="00176A6F" w:rsidP="00C75377">
    <w:pPr>
      <w:pStyle w:val="Footer"/>
      <w:spacing w:before="0"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1099" w14:textId="1090012D" w:rsidR="00A51B25" w:rsidRDefault="00A51B25" w:rsidP="00A51B25">
    <w:pPr>
      <w:pStyle w:val="Footer"/>
      <w:spacing w:before="0" w:after="0"/>
    </w:pPr>
    <w:r w:rsidRPr="00A51B25">
      <w:rPr>
        <w:rFonts w:cs="Arial"/>
        <w:b/>
        <w:sz w:val="18"/>
        <w:szCs w:val="18"/>
      </w:rPr>
      <w:t xml:space="preserve">Version 1.0    </w:t>
    </w:r>
    <w:r>
      <w:rPr>
        <w:rFonts w:cs="Arial"/>
        <w:sz w:val="18"/>
        <w:szCs w:val="18"/>
      </w:rPr>
      <w:t xml:space="preserve">September 2021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D2D09" w14:textId="77777777" w:rsidR="00FC7114" w:rsidRDefault="00FC7114" w:rsidP="003020C6">
      <w:r>
        <w:separator/>
      </w:r>
    </w:p>
  </w:footnote>
  <w:footnote w:type="continuationSeparator" w:id="0">
    <w:p w14:paraId="412ABCAB" w14:textId="77777777" w:rsidR="00FC7114" w:rsidRDefault="00FC7114" w:rsidP="003020C6">
      <w:r>
        <w:continuationSeparator/>
      </w:r>
    </w:p>
  </w:footnote>
  <w:footnote w:type="continuationNotice" w:id="1">
    <w:p w14:paraId="28280F4D" w14:textId="77777777" w:rsidR="00FC7114" w:rsidRDefault="00FC711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24F52" w14:textId="381995D5" w:rsidR="00785629" w:rsidRPr="008F3C25" w:rsidRDefault="00ED00A3" w:rsidP="00071305">
    <w:pPr>
      <w:pStyle w:val="Header"/>
    </w:pPr>
    <w:r>
      <w:rPr>
        <w:lang w:eastAsia="en-GB"/>
      </w:rPr>
      <w:pict w14:anchorId="62DBD54C">
        <v:rect id="_x0000_s2054" style="position:absolute;left:0;text-align:left;margin-left:1276.5pt;margin-top:18.75pt;width:51.55pt;height:26.95pt;z-index:251658240;mso-position-horizontal:right" stroked="f" strokecolor="#ec1f3e [3205]">
          <v:fill r:id="rId1" o:title="ncfe" type="fram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93925"/>
      <w:docPartObj>
        <w:docPartGallery w:val="Watermarks"/>
        <w:docPartUnique/>
      </w:docPartObj>
    </w:sdtPr>
    <w:sdtEndPr/>
    <w:sdtContent>
      <w:p w14:paraId="05B411DD" w14:textId="77777777" w:rsidR="0064193A" w:rsidRDefault="00ED00A3" w:rsidP="00071305">
        <w:pPr>
          <w:pStyle w:val="Head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A42FA" w14:textId="31C6C505" w:rsidR="00615116" w:rsidRDefault="00615116" w:rsidP="00615116">
    <w:pPr>
      <w:tabs>
        <w:tab w:val="left" w:pos="4678"/>
        <w:tab w:val="right" w:pos="10198"/>
      </w:tabs>
      <w:spacing w:before="0" w:after="0"/>
      <w:rPr>
        <w:rFonts w:cs="Arial"/>
        <w:bCs/>
        <w:noProof/>
        <w:color w:val="000000" w:themeColor="text1"/>
        <w:szCs w:val="22"/>
      </w:rPr>
    </w:pPr>
    <w:r>
      <w:rPr>
        <w:rFonts w:cs="Arial"/>
        <w:bCs/>
        <w:color w:val="000000" w:themeColor="text1"/>
        <w:szCs w:val="22"/>
      </w:rPr>
      <w:t>Working in digital support</w:t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 w:rsidRPr="00347933">
      <w:rPr>
        <w:rFonts w:cs="Arial"/>
        <w:bCs/>
        <w:color w:val="000000" w:themeColor="text1"/>
        <w:szCs w:val="22"/>
      </w:rPr>
      <w:fldChar w:fldCharType="begin"/>
    </w:r>
    <w:r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Pr="00347933">
      <w:rPr>
        <w:rFonts w:cs="Arial"/>
        <w:bCs/>
        <w:color w:val="000000" w:themeColor="text1"/>
        <w:szCs w:val="22"/>
      </w:rPr>
      <w:fldChar w:fldCharType="separate"/>
    </w:r>
    <w:r>
      <w:rPr>
        <w:rFonts w:cs="Arial"/>
        <w:bCs/>
        <w:color w:val="000000" w:themeColor="text1"/>
        <w:szCs w:val="22"/>
      </w:rPr>
      <w:t>2</w:t>
    </w:r>
    <w:r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7CD7F292" w14:textId="73F5D646" w:rsidR="00011B2D" w:rsidRPr="00615116" w:rsidRDefault="00011B2D" w:rsidP="006151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10D883F2"/>
    <w:lvl w:ilvl="0">
      <w:start w:val="1"/>
      <w:numFmt w:val="bullet"/>
      <w:pStyle w:val="NCFE-Bullet-Shor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55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83C"/>
    <w:rsid w:val="00005638"/>
    <w:rsid w:val="00010018"/>
    <w:rsid w:val="00010581"/>
    <w:rsid w:val="00011B2D"/>
    <w:rsid w:val="00014570"/>
    <w:rsid w:val="000153B1"/>
    <w:rsid w:val="00015A60"/>
    <w:rsid w:val="00016E73"/>
    <w:rsid w:val="00017C01"/>
    <w:rsid w:val="00023377"/>
    <w:rsid w:val="000255DC"/>
    <w:rsid w:val="00033C59"/>
    <w:rsid w:val="0004613C"/>
    <w:rsid w:val="00052E24"/>
    <w:rsid w:val="000619D2"/>
    <w:rsid w:val="00063DEB"/>
    <w:rsid w:val="000644F1"/>
    <w:rsid w:val="00071305"/>
    <w:rsid w:val="0007704D"/>
    <w:rsid w:val="0007750B"/>
    <w:rsid w:val="0008190C"/>
    <w:rsid w:val="00084A90"/>
    <w:rsid w:val="00086248"/>
    <w:rsid w:val="0009624E"/>
    <w:rsid w:val="000A0449"/>
    <w:rsid w:val="000A2B92"/>
    <w:rsid w:val="000A4127"/>
    <w:rsid w:val="000A5CC5"/>
    <w:rsid w:val="000C27F4"/>
    <w:rsid w:val="000D115E"/>
    <w:rsid w:val="000D31B6"/>
    <w:rsid w:val="000D38DA"/>
    <w:rsid w:val="000F24A9"/>
    <w:rsid w:val="000F32EB"/>
    <w:rsid w:val="000F4E74"/>
    <w:rsid w:val="000F7F61"/>
    <w:rsid w:val="0010240A"/>
    <w:rsid w:val="00105D9A"/>
    <w:rsid w:val="001114C2"/>
    <w:rsid w:val="0011344B"/>
    <w:rsid w:val="00113D8E"/>
    <w:rsid w:val="00113E0D"/>
    <w:rsid w:val="001204FB"/>
    <w:rsid w:val="00147F76"/>
    <w:rsid w:val="00162105"/>
    <w:rsid w:val="001743E5"/>
    <w:rsid w:val="001752D5"/>
    <w:rsid w:val="00176A6F"/>
    <w:rsid w:val="00177217"/>
    <w:rsid w:val="00187A5E"/>
    <w:rsid w:val="00190170"/>
    <w:rsid w:val="00192819"/>
    <w:rsid w:val="00194499"/>
    <w:rsid w:val="00194861"/>
    <w:rsid w:val="001A09FC"/>
    <w:rsid w:val="001B0009"/>
    <w:rsid w:val="001B2982"/>
    <w:rsid w:val="001B6603"/>
    <w:rsid w:val="001D3DA4"/>
    <w:rsid w:val="001E45AB"/>
    <w:rsid w:val="001E58CC"/>
    <w:rsid w:val="001F2E12"/>
    <w:rsid w:val="001F7EBF"/>
    <w:rsid w:val="002048D7"/>
    <w:rsid w:val="00210A94"/>
    <w:rsid w:val="00214E6E"/>
    <w:rsid w:val="002179D1"/>
    <w:rsid w:val="00226081"/>
    <w:rsid w:val="00235F63"/>
    <w:rsid w:val="00235FE0"/>
    <w:rsid w:val="0024293E"/>
    <w:rsid w:val="0024336F"/>
    <w:rsid w:val="00262D1A"/>
    <w:rsid w:val="00270638"/>
    <w:rsid w:val="002710D5"/>
    <w:rsid w:val="002A43DF"/>
    <w:rsid w:val="002B0492"/>
    <w:rsid w:val="002C4E36"/>
    <w:rsid w:val="002C7AE9"/>
    <w:rsid w:val="002D1F88"/>
    <w:rsid w:val="002D2775"/>
    <w:rsid w:val="002E0EE2"/>
    <w:rsid w:val="003020C6"/>
    <w:rsid w:val="00303B87"/>
    <w:rsid w:val="003275A0"/>
    <w:rsid w:val="00327C47"/>
    <w:rsid w:val="00330001"/>
    <w:rsid w:val="0034095A"/>
    <w:rsid w:val="00346097"/>
    <w:rsid w:val="00350698"/>
    <w:rsid w:val="00351F1F"/>
    <w:rsid w:val="0036222A"/>
    <w:rsid w:val="003732C4"/>
    <w:rsid w:val="003750BE"/>
    <w:rsid w:val="00381691"/>
    <w:rsid w:val="0038505A"/>
    <w:rsid w:val="00385699"/>
    <w:rsid w:val="00385BB1"/>
    <w:rsid w:val="0038752F"/>
    <w:rsid w:val="0039070F"/>
    <w:rsid w:val="00391ACC"/>
    <w:rsid w:val="003932BC"/>
    <w:rsid w:val="003A043A"/>
    <w:rsid w:val="003B142B"/>
    <w:rsid w:val="003B3572"/>
    <w:rsid w:val="003C1EB4"/>
    <w:rsid w:val="003C55D2"/>
    <w:rsid w:val="003D281E"/>
    <w:rsid w:val="003D612B"/>
    <w:rsid w:val="003D66CE"/>
    <w:rsid w:val="003D6D0F"/>
    <w:rsid w:val="003E2F16"/>
    <w:rsid w:val="003F2884"/>
    <w:rsid w:val="003F301E"/>
    <w:rsid w:val="003F45CD"/>
    <w:rsid w:val="003F6ED6"/>
    <w:rsid w:val="003F708B"/>
    <w:rsid w:val="003F7704"/>
    <w:rsid w:val="00410569"/>
    <w:rsid w:val="00412158"/>
    <w:rsid w:val="004136D7"/>
    <w:rsid w:val="0041493E"/>
    <w:rsid w:val="00414A89"/>
    <w:rsid w:val="004346D7"/>
    <w:rsid w:val="00435A96"/>
    <w:rsid w:val="00436281"/>
    <w:rsid w:val="00444886"/>
    <w:rsid w:val="00447517"/>
    <w:rsid w:val="00447F21"/>
    <w:rsid w:val="00450269"/>
    <w:rsid w:val="00452F33"/>
    <w:rsid w:val="00456783"/>
    <w:rsid w:val="0047321C"/>
    <w:rsid w:val="00475BAC"/>
    <w:rsid w:val="00476BCD"/>
    <w:rsid w:val="00483689"/>
    <w:rsid w:val="00493A65"/>
    <w:rsid w:val="00494423"/>
    <w:rsid w:val="004A113C"/>
    <w:rsid w:val="004B1E61"/>
    <w:rsid w:val="004B7671"/>
    <w:rsid w:val="004D471F"/>
    <w:rsid w:val="004E02C2"/>
    <w:rsid w:val="004E1FB7"/>
    <w:rsid w:val="004E27ED"/>
    <w:rsid w:val="004F294F"/>
    <w:rsid w:val="005038E1"/>
    <w:rsid w:val="00504EAD"/>
    <w:rsid w:val="00511938"/>
    <w:rsid w:val="00513599"/>
    <w:rsid w:val="00524F58"/>
    <w:rsid w:val="00533C5E"/>
    <w:rsid w:val="00534AC4"/>
    <w:rsid w:val="005434C5"/>
    <w:rsid w:val="00550DB5"/>
    <w:rsid w:val="005571F6"/>
    <w:rsid w:val="0056013C"/>
    <w:rsid w:val="00567EDD"/>
    <w:rsid w:val="00572751"/>
    <w:rsid w:val="0058582B"/>
    <w:rsid w:val="005955BB"/>
    <w:rsid w:val="00596F2C"/>
    <w:rsid w:val="005A1E3B"/>
    <w:rsid w:val="005A3989"/>
    <w:rsid w:val="005A774E"/>
    <w:rsid w:val="005B14B2"/>
    <w:rsid w:val="005B5C31"/>
    <w:rsid w:val="005B78F9"/>
    <w:rsid w:val="005C377C"/>
    <w:rsid w:val="005C41BC"/>
    <w:rsid w:val="005C618F"/>
    <w:rsid w:val="005E2E11"/>
    <w:rsid w:val="005E38DC"/>
    <w:rsid w:val="005E4D4C"/>
    <w:rsid w:val="005E6AB7"/>
    <w:rsid w:val="005E7FE8"/>
    <w:rsid w:val="005F2262"/>
    <w:rsid w:val="005F35CE"/>
    <w:rsid w:val="00601309"/>
    <w:rsid w:val="00603715"/>
    <w:rsid w:val="0060539A"/>
    <w:rsid w:val="00606F50"/>
    <w:rsid w:val="00613F24"/>
    <w:rsid w:val="00615116"/>
    <w:rsid w:val="006163A1"/>
    <w:rsid w:val="006169C3"/>
    <w:rsid w:val="00625434"/>
    <w:rsid w:val="00630067"/>
    <w:rsid w:val="00630ED1"/>
    <w:rsid w:val="0064193A"/>
    <w:rsid w:val="00641CE1"/>
    <w:rsid w:val="0064432C"/>
    <w:rsid w:val="006577FA"/>
    <w:rsid w:val="006608AB"/>
    <w:rsid w:val="00663AA0"/>
    <w:rsid w:val="00667DAE"/>
    <w:rsid w:val="00670D5D"/>
    <w:rsid w:val="0068231B"/>
    <w:rsid w:val="0069100F"/>
    <w:rsid w:val="00691BE0"/>
    <w:rsid w:val="00696557"/>
    <w:rsid w:val="006A4AFE"/>
    <w:rsid w:val="006B048B"/>
    <w:rsid w:val="006B058E"/>
    <w:rsid w:val="006B3871"/>
    <w:rsid w:val="006B4893"/>
    <w:rsid w:val="006C332A"/>
    <w:rsid w:val="006C7179"/>
    <w:rsid w:val="006D7234"/>
    <w:rsid w:val="006D7F2C"/>
    <w:rsid w:val="006E0D0F"/>
    <w:rsid w:val="006F1655"/>
    <w:rsid w:val="006F70E3"/>
    <w:rsid w:val="007002DA"/>
    <w:rsid w:val="00702029"/>
    <w:rsid w:val="0071171E"/>
    <w:rsid w:val="00712178"/>
    <w:rsid w:val="00717931"/>
    <w:rsid w:val="007350A3"/>
    <w:rsid w:val="00736661"/>
    <w:rsid w:val="00741F74"/>
    <w:rsid w:val="00757055"/>
    <w:rsid w:val="00762D12"/>
    <w:rsid w:val="00773A5C"/>
    <w:rsid w:val="00774C40"/>
    <w:rsid w:val="007831A6"/>
    <w:rsid w:val="00785629"/>
    <w:rsid w:val="007867AD"/>
    <w:rsid w:val="00793212"/>
    <w:rsid w:val="007A0494"/>
    <w:rsid w:val="007B09C2"/>
    <w:rsid w:val="007B7E28"/>
    <w:rsid w:val="00800569"/>
    <w:rsid w:val="00800A7D"/>
    <w:rsid w:val="00801025"/>
    <w:rsid w:val="00813193"/>
    <w:rsid w:val="008148DB"/>
    <w:rsid w:val="008235DE"/>
    <w:rsid w:val="0082365E"/>
    <w:rsid w:val="00823735"/>
    <w:rsid w:val="008239EA"/>
    <w:rsid w:val="00824A96"/>
    <w:rsid w:val="00825074"/>
    <w:rsid w:val="00827C81"/>
    <w:rsid w:val="00835AEC"/>
    <w:rsid w:val="00846B20"/>
    <w:rsid w:val="00847B9D"/>
    <w:rsid w:val="00856321"/>
    <w:rsid w:val="0086467D"/>
    <w:rsid w:val="0087444F"/>
    <w:rsid w:val="00877274"/>
    <w:rsid w:val="0088246F"/>
    <w:rsid w:val="00885E6A"/>
    <w:rsid w:val="00896C86"/>
    <w:rsid w:val="008B07D4"/>
    <w:rsid w:val="008B4A42"/>
    <w:rsid w:val="008B5409"/>
    <w:rsid w:val="008C0B77"/>
    <w:rsid w:val="008C1340"/>
    <w:rsid w:val="008D1C90"/>
    <w:rsid w:val="008D58AC"/>
    <w:rsid w:val="008D7288"/>
    <w:rsid w:val="008E1650"/>
    <w:rsid w:val="008E1DC5"/>
    <w:rsid w:val="008F3210"/>
    <w:rsid w:val="008F3C25"/>
    <w:rsid w:val="00900523"/>
    <w:rsid w:val="00900882"/>
    <w:rsid w:val="00904DF1"/>
    <w:rsid w:val="00916ABD"/>
    <w:rsid w:val="009311AB"/>
    <w:rsid w:val="0093715F"/>
    <w:rsid w:val="009448ED"/>
    <w:rsid w:val="00951DF5"/>
    <w:rsid w:val="009646D7"/>
    <w:rsid w:val="00971C4E"/>
    <w:rsid w:val="00986911"/>
    <w:rsid w:val="0098742B"/>
    <w:rsid w:val="00990085"/>
    <w:rsid w:val="009922D8"/>
    <w:rsid w:val="009A366A"/>
    <w:rsid w:val="009B6CE5"/>
    <w:rsid w:val="009D7BB8"/>
    <w:rsid w:val="009E0C0F"/>
    <w:rsid w:val="009E18EB"/>
    <w:rsid w:val="009F1985"/>
    <w:rsid w:val="00A05C6B"/>
    <w:rsid w:val="00A07413"/>
    <w:rsid w:val="00A12725"/>
    <w:rsid w:val="00A255E4"/>
    <w:rsid w:val="00A30976"/>
    <w:rsid w:val="00A41F89"/>
    <w:rsid w:val="00A420D9"/>
    <w:rsid w:val="00A425A2"/>
    <w:rsid w:val="00A44314"/>
    <w:rsid w:val="00A4484B"/>
    <w:rsid w:val="00A51B25"/>
    <w:rsid w:val="00A60F9A"/>
    <w:rsid w:val="00A618D2"/>
    <w:rsid w:val="00A67F95"/>
    <w:rsid w:val="00A73817"/>
    <w:rsid w:val="00A745A1"/>
    <w:rsid w:val="00A76221"/>
    <w:rsid w:val="00A80FC9"/>
    <w:rsid w:val="00A86232"/>
    <w:rsid w:val="00AA3F3C"/>
    <w:rsid w:val="00AA6603"/>
    <w:rsid w:val="00AA6ACA"/>
    <w:rsid w:val="00AA6D12"/>
    <w:rsid w:val="00AB334F"/>
    <w:rsid w:val="00AB751E"/>
    <w:rsid w:val="00AC6239"/>
    <w:rsid w:val="00AE74FC"/>
    <w:rsid w:val="00AF7ACD"/>
    <w:rsid w:val="00AF7BAE"/>
    <w:rsid w:val="00B07A09"/>
    <w:rsid w:val="00B10D49"/>
    <w:rsid w:val="00B124B2"/>
    <w:rsid w:val="00B32A6E"/>
    <w:rsid w:val="00B43A93"/>
    <w:rsid w:val="00B4503B"/>
    <w:rsid w:val="00B52F81"/>
    <w:rsid w:val="00B53643"/>
    <w:rsid w:val="00B56168"/>
    <w:rsid w:val="00B56FEA"/>
    <w:rsid w:val="00B6550E"/>
    <w:rsid w:val="00B71677"/>
    <w:rsid w:val="00B823A4"/>
    <w:rsid w:val="00B840A5"/>
    <w:rsid w:val="00B96E23"/>
    <w:rsid w:val="00BA4A56"/>
    <w:rsid w:val="00BB0E95"/>
    <w:rsid w:val="00BB1814"/>
    <w:rsid w:val="00BB18A5"/>
    <w:rsid w:val="00BB1ADA"/>
    <w:rsid w:val="00BB3656"/>
    <w:rsid w:val="00BB668D"/>
    <w:rsid w:val="00BC5C7A"/>
    <w:rsid w:val="00BD6D1F"/>
    <w:rsid w:val="00BE03E3"/>
    <w:rsid w:val="00BF14F6"/>
    <w:rsid w:val="00BF1B15"/>
    <w:rsid w:val="00C03CE6"/>
    <w:rsid w:val="00C0428B"/>
    <w:rsid w:val="00C04B43"/>
    <w:rsid w:val="00C0627C"/>
    <w:rsid w:val="00C066BD"/>
    <w:rsid w:val="00C10F78"/>
    <w:rsid w:val="00C14C13"/>
    <w:rsid w:val="00C23123"/>
    <w:rsid w:val="00C3466D"/>
    <w:rsid w:val="00C34BFF"/>
    <w:rsid w:val="00C3630F"/>
    <w:rsid w:val="00C446A6"/>
    <w:rsid w:val="00C50AE0"/>
    <w:rsid w:val="00C52E40"/>
    <w:rsid w:val="00C55D23"/>
    <w:rsid w:val="00C6183C"/>
    <w:rsid w:val="00C6695D"/>
    <w:rsid w:val="00C743D5"/>
    <w:rsid w:val="00C74DFF"/>
    <w:rsid w:val="00C75377"/>
    <w:rsid w:val="00C81027"/>
    <w:rsid w:val="00C87B7D"/>
    <w:rsid w:val="00C928D4"/>
    <w:rsid w:val="00C9402B"/>
    <w:rsid w:val="00C96790"/>
    <w:rsid w:val="00CA0541"/>
    <w:rsid w:val="00CA32E1"/>
    <w:rsid w:val="00CB3207"/>
    <w:rsid w:val="00CB5F21"/>
    <w:rsid w:val="00CB620C"/>
    <w:rsid w:val="00CB67C7"/>
    <w:rsid w:val="00CB6F99"/>
    <w:rsid w:val="00CC1A19"/>
    <w:rsid w:val="00CC4261"/>
    <w:rsid w:val="00CC4D23"/>
    <w:rsid w:val="00CD2A62"/>
    <w:rsid w:val="00CD2DB0"/>
    <w:rsid w:val="00CD3A9D"/>
    <w:rsid w:val="00CD5A54"/>
    <w:rsid w:val="00CD77DE"/>
    <w:rsid w:val="00D01AFE"/>
    <w:rsid w:val="00D027F6"/>
    <w:rsid w:val="00D0373F"/>
    <w:rsid w:val="00D2188F"/>
    <w:rsid w:val="00D2258B"/>
    <w:rsid w:val="00D23E33"/>
    <w:rsid w:val="00D33343"/>
    <w:rsid w:val="00D372F9"/>
    <w:rsid w:val="00D431C7"/>
    <w:rsid w:val="00D44FD3"/>
    <w:rsid w:val="00D5125C"/>
    <w:rsid w:val="00D52EC5"/>
    <w:rsid w:val="00D54F91"/>
    <w:rsid w:val="00D62196"/>
    <w:rsid w:val="00D64999"/>
    <w:rsid w:val="00D66B23"/>
    <w:rsid w:val="00D72E29"/>
    <w:rsid w:val="00D739C4"/>
    <w:rsid w:val="00D741D0"/>
    <w:rsid w:val="00D82C0C"/>
    <w:rsid w:val="00D9323A"/>
    <w:rsid w:val="00D9447D"/>
    <w:rsid w:val="00D96AAA"/>
    <w:rsid w:val="00DA0D9D"/>
    <w:rsid w:val="00DC0AE1"/>
    <w:rsid w:val="00DC0EF6"/>
    <w:rsid w:val="00DC1B4D"/>
    <w:rsid w:val="00DC21E7"/>
    <w:rsid w:val="00DD66AA"/>
    <w:rsid w:val="00DD7BC0"/>
    <w:rsid w:val="00DF1443"/>
    <w:rsid w:val="00DF1FB7"/>
    <w:rsid w:val="00DF46BD"/>
    <w:rsid w:val="00E01649"/>
    <w:rsid w:val="00E04FE1"/>
    <w:rsid w:val="00E26FE2"/>
    <w:rsid w:val="00E308C9"/>
    <w:rsid w:val="00E3097D"/>
    <w:rsid w:val="00E31E8B"/>
    <w:rsid w:val="00E404F7"/>
    <w:rsid w:val="00E42A2D"/>
    <w:rsid w:val="00E454E9"/>
    <w:rsid w:val="00E62D3F"/>
    <w:rsid w:val="00E63850"/>
    <w:rsid w:val="00E658C6"/>
    <w:rsid w:val="00E65B43"/>
    <w:rsid w:val="00E6646D"/>
    <w:rsid w:val="00E72DF7"/>
    <w:rsid w:val="00E77253"/>
    <w:rsid w:val="00E9065C"/>
    <w:rsid w:val="00E94254"/>
    <w:rsid w:val="00E962FB"/>
    <w:rsid w:val="00EA788C"/>
    <w:rsid w:val="00EB1CDA"/>
    <w:rsid w:val="00EC1B9B"/>
    <w:rsid w:val="00EC7ECE"/>
    <w:rsid w:val="00ED00A3"/>
    <w:rsid w:val="00ED1AE9"/>
    <w:rsid w:val="00ED2E59"/>
    <w:rsid w:val="00ED3E0D"/>
    <w:rsid w:val="00ED477E"/>
    <w:rsid w:val="00ED7497"/>
    <w:rsid w:val="00EE0B95"/>
    <w:rsid w:val="00EE72D8"/>
    <w:rsid w:val="00F03A3A"/>
    <w:rsid w:val="00F30DD0"/>
    <w:rsid w:val="00F34074"/>
    <w:rsid w:val="00F36F4D"/>
    <w:rsid w:val="00F371D5"/>
    <w:rsid w:val="00F40A6B"/>
    <w:rsid w:val="00F4772C"/>
    <w:rsid w:val="00F47870"/>
    <w:rsid w:val="00F508A0"/>
    <w:rsid w:val="00F5790F"/>
    <w:rsid w:val="00F623D4"/>
    <w:rsid w:val="00F71833"/>
    <w:rsid w:val="00F73DA2"/>
    <w:rsid w:val="00F802F1"/>
    <w:rsid w:val="00F81345"/>
    <w:rsid w:val="00F82BE8"/>
    <w:rsid w:val="00F840F5"/>
    <w:rsid w:val="00F87887"/>
    <w:rsid w:val="00F91B4F"/>
    <w:rsid w:val="00F97E81"/>
    <w:rsid w:val="00FA0B2F"/>
    <w:rsid w:val="00FA25FA"/>
    <w:rsid w:val="00FA74C8"/>
    <w:rsid w:val="00FC4809"/>
    <w:rsid w:val="00FC7114"/>
    <w:rsid w:val="00FD044D"/>
    <w:rsid w:val="00FD3CAD"/>
    <w:rsid w:val="00FE0274"/>
    <w:rsid w:val="00FE0B15"/>
    <w:rsid w:val="00FE1D07"/>
    <w:rsid w:val="00FE2EDC"/>
    <w:rsid w:val="00FE6F0C"/>
    <w:rsid w:val="00FF1443"/>
    <w:rsid w:val="00FF4EF2"/>
    <w:rsid w:val="00FF7457"/>
    <w:rsid w:val="142477D1"/>
    <w:rsid w:val="1CC1F450"/>
    <w:rsid w:val="28E23BBE"/>
    <w:rsid w:val="3E4AA4FC"/>
    <w:rsid w:val="5DC18764"/>
    <w:rsid w:val="5E0766E8"/>
    <w:rsid w:val="63ED0873"/>
    <w:rsid w:val="6458ED83"/>
    <w:rsid w:val="76A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shapeDefaults>
  <w:decimalSymbol w:val="."/>
  <w:listSeparator w:val=","/>
  <w14:docId w14:val="16F0D825"/>
  <w15:docId w15:val="{04763750-D900-4F03-BB2A-00F41FAE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FEA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1305"/>
    <w:pPr>
      <w:keepNext/>
      <w:keepLines/>
      <w:pageBreakBefore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071305"/>
    <w:pPr>
      <w:keepNext/>
      <w:keepLines/>
      <w:spacing w:before="240" w:after="240"/>
      <w:outlineLvl w:val="1"/>
    </w:pPr>
    <w:rPr>
      <w:rFonts w:eastAsiaTheme="majorEastAsia" w:cs="Arial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30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305"/>
    <w:pPr>
      <w:keepNext/>
      <w:keepLines/>
      <w:spacing w:before="240" w:after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305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305"/>
    <w:pPr>
      <w:keepNext/>
      <w:keepLines/>
      <w:spacing w:before="240" w:after="240"/>
      <w:outlineLvl w:val="5"/>
    </w:pPr>
    <w:rPr>
      <w:rFonts w:eastAsiaTheme="majorEastAsia" w:cstheme="majorBidi"/>
      <w:b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071305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071305"/>
    <w:pPr>
      <w:tabs>
        <w:tab w:val="center" w:pos="4513"/>
        <w:tab w:val="right" w:pos="10206"/>
      </w:tabs>
      <w:jc w:val="right"/>
    </w:pPr>
    <w:rPr>
      <w:rFonts w:ascii="Arial" w:hAnsi="Arial" w:cs="Arial"/>
      <w:noProof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1305"/>
    <w:rPr>
      <w:rFonts w:ascii="Arial" w:hAnsi="Arial" w:cs="Arial"/>
      <w:noProof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305"/>
    <w:pPr>
      <w:tabs>
        <w:tab w:val="center" w:pos="4513"/>
        <w:tab w:val="right" w:pos="9026"/>
      </w:tabs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071305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30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A6ACA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A6ACA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B56FEA"/>
    <w:pPr>
      <w:spacing w:before="1080"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56FEA"/>
    <w:rPr>
      <w:rFonts w:ascii="Arial" w:eastAsiaTheme="majorEastAsia" w:hAnsi="Arial" w:cstheme="majorBidi"/>
      <w:b/>
      <w:kern w:val="28"/>
      <w:sz w:val="32"/>
      <w:szCs w:val="52"/>
    </w:rPr>
  </w:style>
  <w:style w:type="paragraph" w:customStyle="1" w:styleId="NCFE-qualification-title">
    <w:name w:val="NCFE-qualification-title"/>
    <w:next w:val="Normal"/>
    <w:qFormat/>
    <w:rsid w:val="00AA6ACA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F34074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A6ACA"/>
    <w:rPr>
      <w:noProof/>
      <w:lang w:eastAsia="en-GB"/>
    </w:rPr>
  </w:style>
  <w:style w:type="paragraph" w:customStyle="1" w:styleId="NCFE-assignment-ordinal">
    <w:name w:val="NCFE-assignment-ordinal"/>
    <w:qFormat/>
    <w:rsid w:val="00F34074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F34074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A6ACA"/>
    <w:rPr>
      <w:rFonts w:ascii="Arial" w:hAnsi="Arial" w:cs="Arial"/>
    </w:rPr>
  </w:style>
  <w:style w:type="paragraph" w:customStyle="1" w:styleId="NCFE-assessment-period">
    <w:name w:val="NCFE-assessment-period"/>
    <w:qFormat/>
    <w:rsid w:val="00AA6ACA"/>
    <w:rPr>
      <w:rFonts w:ascii="Arial" w:hAnsi="Arial" w:cs="Arial"/>
    </w:rPr>
  </w:style>
  <w:style w:type="paragraph" w:customStyle="1" w:styleId="NCFE-student-instructions">
    <w:name w:val="NCFE-student-instructions"/>
    <w:qFormat/>
    <w:rsid w:val="00AA6ACA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A6ACA"/>
  </w:style>
  <w:style w:type="paragraph" w:customStyle="1" w:styleId="NCFE-rubric">
    <w:name w:val="NCFE-rubric"/>
    <w:qFormat/>
    <w:rsid w:val="00AA6ACA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A6ACA"/>
  </w:style>
  <w:style w:type="paragraph" w:customStyle="1" w:styleId="NCFE-trademark-information">
    <w:name w:val="NCFE-trademark-information"/>
    <w:basedOn w:val="NCFE-candidate-form"/>
    <w:qFormat/>
    <w:rsid w:val="00AA6ACA"/>
  </w:style>
  <w:style w:type="paragraph" w:customStyle="1" w:styleId="NCFE-barcode">
    <w:name w:val="NCFE-barcode"/>
    <w:qFormat/>
    <w:rsid w:val="00AA6ACA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A6ACA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F34074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A6ACA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B15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A6ACA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A67F95"/>
    <w:rPr>
      <w:color w:val="auto"/>
      <w:sz w:val="22"/>
    </w:rPr>
  </w:style>
  <w:style w:type="paragraph" w:customStyle="1" w:styleId="NCFE-document-version-number">
    <w:name w:val="NCFE-document-version-number"/>
    <w:qFormat/>
    <w:rsid w:val="00F34074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F34074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71305"/>
    <w:rPr>
      <w:rFonts w:ascii="Arial" w:eastAsiaTheme="majorEastAsia" w:hAnsi="Arial" w:cstheme="majorBidi"/>
      <w:b/>
      <w:bCs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071305"/>
    <w:rPr>
      <w:rFonts w:ascii="Arial" w:eastAsiaTheme="majorEastAsia" w:hAnsi="Arial" w:cs="Arial"/>
      <w:b/>
      <w:bCs/>
      <w:color w:val="000000" w:themeColor="text1"/>
      <w:sz w:val="2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718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833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E1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8E1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071305"/>
    <w:rPr>
      <w:rFonts w:ascii="Arial" w:eastAsiaTheme="majorEastAsia" w:hAnsi="Arial" w:cstheme="majorBidi"/>
      <w:b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713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AA"/>
    <w:pPr>
      <w:ind w:left="720"/>
    </w:pPr>
  </w:style>
  <w:style w:type="paragraph" w:styleId="Revision">
    <w:name w:val="Revision"/>
    <w:hidden/>
    <w:uiPriority w:val="99"/>
    <w:semiHidden/>
    <w:rsid w:val="005038E1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1833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38E1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833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8E1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F71833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A6ACA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071305"/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71305"/>
    <w:rPr>
      <w:rFonts w:ascii="Arial" w:eastAsiaTheme="majorEastAsia" w:hAnsi="Arial" w:cstheme="majorBidi"/>
      <w:b/>
      <w:bCs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71305"/>
    <w:rPr>
      <w:rFonts w:ascii="Arial" w:eastAsiaTheme="majorEastAsia" w:hAnsi="Arial" w:cstheme="majorBidi"/>
      <w:b/>
      <w:color w:val="000000" w:themeColor="text1"/>
      <w:sz w:val="22"/>
    </w:rPr>
  </w:style>
  <w:style w:type="paragraph" w:customStyle="1" w:styleId="NCFE-intentionally-blank">
    <w:name w:val="NCFE-intentionally-blank"/>
    <w:qFormat/>
    <w:rsid w:val="00AA6ACA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1833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67C7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A6ACA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071305"/>
    <w:pPr>
      <w:numPr>
        <w:numId w:val="1"/>
      </w:numPr>
    </w:pPr>
  </w:style>
  <w:style w:type="paragraph" w:customStyle="1" w:styleId="NCFE-Bullet-Table">
    <w:name w:val="NCFE-Bullet-Table"/>
    <w:qFormat/>
    <w:rsid w:val="00B56FEA"/>
    <w:pPr>
      <w:numPr>
        <w:numId w:val="8"/>
      </w:numPr>
      <w:spacing w:before="120" w:after="120"/>
    </w:pPr>
    <w:rPr>
      <w:rFonts w:ascii="Arial" w:hAnsi="Arial" w:cs="Arial"/>
      <w:sz w:val="22"/>
      <w:szCs w:val="22"/>
    </w:rPr>
  </w:style>
  <w:style w:type="paragraph" w:customStyle="1" w:styleId="NCFE-Inside-FC-Qual-Title">
    <w:name w:val="NCFE-Inside-FC-Qual-Title"/>
    <w:basedOn w:val="Normal"/>
    <w:qFormat/>
    <w:rsid w:val="00AA6ACA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FEA"/>
    <w:pPr>
      <w:numPr>
        <w:ilvl w:val="1"/>
      </w:numPr>
      <w:spacing w:line="320" w:lineRule="exac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56FEA"/>
    <w:rPr>
      <w:rFonts w:ascii="Arial" w:eastAsiaTheme="majorEastAsia" w:hAnsi="Arial" w:cstheme="majorBidi"/>
      <w:b/>
      <w:iCs/>
      <w:color w:val="000000" w:themeColor="text1"/>
      <w:sz w:val="3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0C0F"/>
    <w:pPr>
      <w:tabs>
        <w:tab w:val="right" w:leader="dot" w:pos="10194"/>
      </w:tabs>
      <w:spacing w:before="240" w:after="100"/>
    </w:pPr>
    <w:rPr>
      <w:b/>
    </w:rPr>
  </w:style>
  <w:style w:type="paragraph" w:customStyle="1" w:styleId="NCFE-list-item-with-hanging-indent">
    <w:name w:val="NCFE-list-item-with-hanging-indent"/>
    <w:basedOn w:val="Normal"/>
    <w:qFormat/>
    <w:rsid w:val="00AA6ACA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086248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A6ACA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A6ACA"/>
    <w:pPr>
      <w:ind w:left="1148"/>
    </w:pPr>
  </w:style>
  <w:style w:type="paragraph" w:customStyle="1" w:styleId="NCFE-contents">
    <w:name w:val="NCFE-contents"/>
    <w:basedOn w:val="Normal"/>
    <w:qFormat/>
    <w:rsid w:val="00AA6ACA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A6ACA"/>
    <w:pPr>
      <w:keepNext/>
      <w:keepLines/>
      <w:jc w:val="center"/>
    </w:pPr>
  </w:style>
  <w:style w:type="paragraph" w:customStyle="1" w:styleId="NCFE-Table-Text">
    <w:name w:val="NCFE-Table-Text"/>
    <w:basedOn w:val="Normal"/>
    <w:qFormat/>
    <w:rsid w:val="00AA6ACA"/>
    <w:pPr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385BB1"/>
    <w:pPr>
      <w:spacing w:after="100"/>
    </w:pPr>
  </w:style>
  <w:style w:type="paragraph" w:customStyle="1" w:styleId="NCFE-Numbered-Paragraph-with-wrap">
    <w:name w:val="NCFE-Numbered-Paragraph-with-wrap"/>
    <w:basedOn w:val="Normal"/>
    <w:qFormat/>
    <w:rsid w:val="00AA6ACA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0D31B6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table" w:customStyle="1" w:styleId="TableGrid1">
    <w:name w:val="Table Grid1"/>
    <w:basedOn w:val="TableNormal"/>
    <w:next w:val="TableGrid"/>
    <w:rsid w:val="00E9425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AB751E"/>
    <w:rPr>
      <w:i/>
      <w:color w:val="auto"/>
    </w:rPr>
  </w:style>
  <w:style w:type="paragraph" w:customStyle="1" w:styleId="NCFE-toc-heading">
    <w:name w:val="NCFE-toc-heading"/>
    <w:basedOn w:val="Normal"/>
    <w:qFormat/>
    <w:rsid w:val="00691BE0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character" w:styleId="UnresolvedMention">
    <w:name w:val="Unresolved Mention"/>
    <w:basedOn w:val="DefaultParagraphFont"/>
    <w:uiPriority w:val="99"/>
    <w:unhideWhenUsed/>
    <w:rsid w:val="00A745A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45A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7-TSQ%20-%20digital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MediaLengthInSeconds xmlns="8a220d04-cd4c-4a42-a0ef-10d364ba1cb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93DEF9-98F9-41C0-96B3-485BDAB7F6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B910E4-8EDC-41B8-9424-DA12C4F51AA6}"/>
</file>

<file path=customXml/itemProps3.xml><?xml version="1.0" encoding="utf-8"?>
<ds:datastoreItem xmlns:ds="http://schemas.openxmlformats.org/officeDocument/2006/customXml" ds:itemID="{53DEDC96-F8BF-4237-B7B6-82251DD35C19}">
  <ds:schemaRefs>
    <ds:schemaRef ds:uri="87480d1a-c80c-477c-9f53-d14d87a45f08"/>
    <ds:schemaRef ds:uri="beb00d12-24e9-4294-9648-655a57296783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A45F872-1749-461B-A655-ECA9BD6155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wrapper17-TSQ - digital</Template>
  <TotalTime>9</TotalTime>
  <Pages>8</Pages>
  <Words>1050</Words>
  <Characters>5988</Characters>
  <Application>Microsoft Office Word</Application>
  <DocSecurity>0</DocSecurity>
  <Lines>49</Lines>
  <Paragraphs>14</Paragraphs>
  <ScaleCrop>false</ScaleCrop>
  <Manager/>
  <Company>NCFE</Company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Support</dc:title>
  <dc:subject>NCFE Level 2 Certificate in Working in the Digital Support Sector</dc:subject>
  <dc:creator>NCFE</dc:creator>
  <cp:keywords>Controlled assessment</cp:keywords>
  <dc:description/>
  <cp:lastModifiedBy>Sarah Good</cp:lastModifiedBy>
  <cp:revision>15</cp:revision>
  <cp:lastPrinted>2021-10-07T15:58:00Z</cp:lastPrinted>
  <dcterms:created xsi:type="dcterms:W3CDTF">2021-10-05T13:43:00Z</dcterms:created>
  <dcterms:modified xsi:type="dcterms:W3CDTF">2021-10-07T15:59:00Z</dcterms:modified>
  <cp:category>Assignment guide</cp:category>
  <cp:contentStatus>v0.1 | June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CFE Internal Doc Ref">
    <vt:lpwstr>TSQ-Digital-Support-01</vt:lpwstr>
  </property>
  <property fmtid="{D5CDD505-2E9C-101B-9397-08002B2CF9AE}" pid="3" name="NCFE Qual Title">
    <vt:lpwstr>Working in the digital support sector</vt:lpwstr>
  </property>
  <property fmtid="{D5CDD505-2E9C-101B-9397-08002B2CF9AE}" pid="4" name="NCFE Assignment Type Long">
    <vt:lpwstr>Controlled assessment</vt:lpwstr>
  </property>
  <property fmtid="{D5CDD505-2E9C-101B-9397-08002B2CF9AE}" pid="5" name="NCFE Assignment Type Short">
    <vt:lpwstr>Controlled assessment</vt:lpwstr>
  </property>
  <property fmtid="{D5CDD505-2E9C-101B-9397-08002B2CF9AE}" pid="6" name="NCFE Specialism Main Cover Heading">
    <vt:lpwstr>Digital support</vt:lpwstr>
  </property>
  <property fmtid="{D5CDD505-2E9C-101B-9397-08002B2CF9AE}" pid="7" name="NCFE Assignment Ordinal">
    <vt:lpwstr>Assessment 1: IT operations support</vt:lpwstr>
  </property>
  <property fmtid="{D5CDD505-2E9C-101B-9397-08002B2CF9AE}" pid="8" name="NCFE Document Type">
    <vt:lpwstr>Assessment guide</vt:lpwstr>
  </property>
  <property fmtid="{D5CDD505-2E9C-101B-9397-08002B2CF9AE}" pid="9" name="NCFE Special Case">
    <vt:lpwstr>Sample</vt:lpwstr>
  </property>
  <property fmtid="{D5CDD505-2E9C-101B-9397-08002B2CF9AE}" pid="10" name="NCFE Document Owner">
    <vt:lpwstr>Head of Assessment Design</vt:lpwstr>
  </property>
  <property fmtid="{D5CDD505-2E9C-101B-9397-08002B2CF9AE}" pid="11" name="NCFE Author">
    <vt:lpwstr>NCFE</vt:lpwstr>
  </property>
  <property fmtid="{D5CDD505-2E9C-101B-9397-08002B2CF9AE}" pid="12" name="NFCE Assessment Period">
    <vt:lpwstr>n/a</vt:lpwstr>
  </property>
  <property fmtid="{D5CDD505-2E9C-101B-9397-08002B2CF9AE}" pid="13" name="NCFE Version Number">
    <vt:lpwstr>v0.1</vt:lpwstr>
  </property>
  <property fmtid="{D5CDD505-2E9C-101B-9397-08002B2CF9AE}" pid="14" name="NCFE Version Date">
    <vt:lpwstr>September 2021</vt:lpwstr>
  </property>
  <property fmtid="{D5CDD505-2E9C-101B-9397-08002B2CF9AE}" pid="15" name="NCFE Qualification Number">
    <vt:lpwstr>603/7483/4</vt:lpwstr>
  </property>
  <property fmtid="{D5CDD505-2E9C-101B-9397-08002B2CF9AE}" pid="16" name="ContentTypeId">
    <vt:lpwstr>0x01010089206D9CA9E20B449A2A1539CFDCD822</vt:lpwstr>
  </property>
  <property fmtid="{D5CDD505-2E9C-101B-9397-08002B2CF9AE}" pid="17" name="Order">
    <vt:r8>6540300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wner">
    <vt:lpwstr>76;#Joe Wilson</vt:lpwstr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